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1F7F1" w14:textId="77777777" w:rsidR="00545973" w:rsidRPr="00B17746" w:rsidRDefault="00545973" w:rsidP="00BA2DBD">
      <w:pPr>
        <w:pStyle w:val="kopvoorblad"/>
      </w:pPr>
    </w:p>
    <w:p w14:paraId="25619ACA" w14:textId="5B93FA7C" w:rsidR="00545973" w:rsidRPr="00B17746" w:rsidRDefault="00545973" w:rsidP="00BA2DBD">
      <w:pPr>
        <w:pStyle w:val="kopvoorblad"/>
      </w:pPr>
    </w:p>
    <w:p w14:paraId="1B895D42" w14:textId="77777777" w:rsidR="00A12E56" w:rsidRDefault="00A12E56" w:rsidP="00BA2DBD">
      <w:pPr>
        <w:pStyle w:val="kopvoorblad"/>
      </w:pPr>
      <w:r>
        <w:t xml:space="preserve">Antwoordformulier </w:t>
      </w:r>
    </w:p>
    <w:p w14:paraId="2C7C00BD" w14:textId="3A14B7B8" w:rsidR="00545973" w:rsidRPr="00B17746" w:rsidRDefault="00602A25" w:rsidP="00BA2DBD">
      <w:pPr>
        <w:pStyle w:val="kopvoorblad"/>
      </w:pPr>
      <w:r>
        <w:t>m</w:t>
      </w:r>
      <w:r w:rsidR="00A81A52">
        <w:t>arktconsultatie</w:t>
      </w:r>
    </w:p>
    <w:p w14:paraId="2C3525D5" w14:textId="7F65CFC8" w:rsidR="00545973" w:rsidRPr="00B17746" w:rsidRDefault="00602A25" w:rsidP="00BA2DBD">
      <w:pPr>
        <w:pStyle w:val="kopvoorblad"/>
      </w:pPr>
      <w:r>
        <w:t>v</w:t>
      </w:r>
      <w:r w:rsidR="00B91A13">
        <w:t xml:space="preserve">erwerking van luiers en </w:t>
      </w:r>
      <w:r w:rsidR="00137EE0">
        <w:t>incontinentiemateriaal</w:t>
      </w:r>
    </w:p>
    <w:p w14:paraId="0DF927AF" w14:textId="77777777" w:rsidR="00545973" w:rsidRPr="00B17746" w:rsidRDefault="00545973" w:rsidP="00BA2DBD">
      <w:pPr>
        <w:pStyle w:val="onderkopvoorblad"/>
      </w:pPr>
    </w:p>
    <w:p w14:paraId="2A742D1B" w14:textId="77777777" w:rsidR="00545973" w:rsidRPr="00B17746" w:rsidRDefault="00D17D4D" w:rsidP="00BA2DBD">
      <w:pPr>
        <w:pStyle w:val="onderkopvoorblad"/>
      </w:pPr>
      <w:r w:rsidRPr="00B17746">
        <w:t>g</w:t>
      </w:r>
      <w:r w:rsidR="00545973" w:rsidRPr="00B17746">
        <w:t>emeente Amsterdam</w:t>
      </w:r>
    </w:p>
    <w:p w14:paraId="45F3380E" w14:textId="77777777" w:rsidR="007E0D03" w:rsidRDefault="007E0D03" w:rsidP="00BA2DBD"/>
    <w:p w14:paraId="1EBA435C" w14:textId="77777777" w:rsidR="00545973" w:rsidRPr="00B17746" w:rsidRDefault="00545973" w:rsidP="00BA2DBD"/>
    <w:p w14:paraId="6AB6E4D4" w14:textId="77777777" w:rsidR="00545973" w:rsidRPr="00B17746" w:rsidRDefault="00545973" w:rsidP="00BA2DBD"/>
    <w:p w14:paraId="05759301" w14:textId="77777777" w:rsidR="00545973" w:rsidRPr="00B17746" w:rsidRDefault="00545973" w:rsidP="00BA2DBD"/>
    <w:p w14:paraId="0A9535C1" w14:textId="77777777" w:rsidR="00545973" w:rsidRPr="00B17746" w:rsidRDefault="00545973" w:rsidP="00BA2DBD"/>
    <w:p w14:paraId="193BDCEC" w14:textId="77777777" w:rsidR="00545973" w:rsidRPr="00B17746" w:rsidRDefault="00545973" w:rsidP="00BA2DBD"/>
    <w:p w14:paraId="2896F8DE" w14:textId="77777777" w:rsidR="002B53B9" w:rsidRDefault="002B53B9" w:rsidP="00BA2DBD"/>
    <w:p w14:paraId="42D619CA" w14:textId="77777777" w:rsidR="007E0D03" w:rsidRPr="00B17746" w:rsidRDefault="007E0D03" w:rsidP="00BA2DBD"/>
    <w:p w14:paraId="2AA83C9E" w14:textId="77777777" w:rsidR="00545973" w:rsidRPr="00B17746" w:rsidRDefault="00545973" w:rsidP="00BA2DBD">
      <w:r w:rsidRPr="00B17746">
        <w:t xml:space="preserve">  </w:t>
      </w:r>
    </w:p>
    <w:p w14:paraId="132A31E6" w14:textId="77777777" w:rsidR="00834618" w:rsidRPr="00B17746" w:rsidRDefault="00834618" w:rsidP="00BA2DBD"/>
    <w:p w14:paraId="54C8F662" w14:textId="77777777" w:rsidR="00545973" w:rsidRPr="00B17746" w:rsidRDefault="00EF6C7F" w:rsidP="00BA2DBD">
      <w:r w:rsidRPr="00B17746">
        <w:tab/>
      </w:r>
    </w:p>
    <w:p w14:paraId="3CA0DF6C" w14:textId="2CBA1B03" w:rsidR="00545973" w:rsidRPr="00B17746" w:rsidRDefault="009437CC" w:rsidP="00BA2DBD">
      <w:r w:rsidRPr="00B17746">
        <w:t>D</w:t>
      </w:r>
      <w:r w:rsidR="00545973" w:rsidRPr="00B17746">
        <w:t>atum</w:t>
      </w:r>
      <w:r w:rsidR="00F32B56" w:rsidRPr="00B17746">
        <w:t>:</w:t>
      </w:r>
      <w:r w:rsidR="00545973" w:rsidRPr="00B17746">
        <w:tab/>
      </w:r>
      <w:r w:rsidR="00B91A13">
        <w:tab/>
      </w:r>
      <w:r w:rsidR="005C4C35">
        <w:t>30</w:t>
      </w:r>
      <w:r w:rsidR="0033294D">
        <w:t>-</w:t>
      </w:r>
      <w:r w:rsidR="00595835">
        <w:t>6</w:t>
      </w:r>
      <w:r w:rsidR="0033294D">
        <w:t>-2020</w:t>
      </w:r>
    </w:p>
    <w:p w14:paraId="02A81991" w14:textId="5345C01A" w:rsidR="00545973" w:rsidRPr="00B17746" w:rsidRDefault="009437CC" w:rsidP="00BA2DBD">
      <w:r w:rsidRPr="00B17746">
        <w:lastRenderedPageBreak/>
        <w:t>V</w:t>
      </w:r>
      <w:r w:rsidR="00545973" w:rsidRPr="00B17746">
        <w:t>ersie</w:t>
      </w:r>
      <w:r w:rsidR="00F32B56" w:rsidRPr="00B17746">
        <w:t>:</w:t>
      </w:r>
      <w:r w:rsidR="00545973" w:rsidRPr="00B17746">
        <w:tab/>
      </w:r>
      <w:r w:rsidR="00EF6C7F" w:rsidRPr="00B17746">
        <w:tab/>
      </w:r>
      <w:r w:rsidR="00A12E56">
        <w:t>1.0</w:t>
      </w:r>
    </w:p>
    <w:p w14:paraId="05E96F4D" w14:textId="77777777" w:rsidR="00491E82" w:rsidRDefault="00491E82" w:rsidP="00BA2DBD">
      <w:r>
        <w:br w:type="page"/>
      </w:r>
    </w:p>
    <w:p w14:paraId="5403AD26" w14:textId="77777777" w:rsidR="00A12E56" w:rsidRPr="00C2569B" w:rsidRDefault="00A12E56" w:rsidP="00A12E56">
      <w:pPr>
        <w:pStyle w:val="Kop1"/>
        <w:numPr>
          <w:ilvl w:val="0"/>
          <w:numId w:val="0"/>
        </w:numPr>
        <w:ind w:left="737"/>
        <w:rPr>
          <w:i/>
        </w:rPr>
      </w:pPr>
      <w:bookmarkStart w:id="0" w:name="_Toc510623590"/>
      <w:bookmarkStart w:id="1" w:name="_Toc532825015"/>
      <w:bookmarkStart w:id="2" w:name="_Toc509221584"/>
      <w:bookmarkStart w:id="3" w:name="_Toc509221842"/>
      <w:bookmarkStart w:id="4" w:name="_Toc44432492"/>
      <w:bookmarkStart w:id="5" w:name="_Toc1025530"/>
      <w:bookmarkStart w:id="6" w:name="_Toc1057553"/>
      <w:r w:rsidRPr="00C2569B">
        <w:lastRenderedPageBreak/>
        <w:t>Bedrijfsgegevens</w:t>
      </w:r>
      <w:bookmarkEnd w:id="5"/>
      <w:bookmarkEnd w:id="6"/>
    </w:p>
    <w:p w14:paraId="2C166672" w14:textId="77777777" w:rsidR="00A12E56" w:rsidRPr="00C2569B" w:rsidRDefault="00A12E56" w:rsidP="00A12E56">
      <w:r w:rsidRPr="00C2569B">
        <w:t>Graag onderstaande bedrijfsgegevens invullen:</w:t>
      </w:r>
    </w:p>
    <w:tbl>
      <w:tblPr>
        <w:tblStyle w:val="Tabelraster"/>
        <w:tblW w:w="0" w:type="auto"/>
        <w:tblInd w:w="817" w:type="dxa"/>
        <w:tblLook w:val="04A0" w:firstRow="1" w:lastRow="0" w:firstColumn="1" w:lastColumn="0" w:noHBand="0" w:noVBand="1"/>
      </w:tblPr>
      <w:tblGrid>
        <w:gridCol w:w="1951"/>
        <w:gridCol w:w="5562"/>
      </w:tblGrid>
      <w:tr w:rsidR="00A12E56" w:rsidRPr="00C2569B" w14:paraId="30649FC4" w14:textId="77777777" w:rsidTr="00097BD3">
        <w:trPr>
          <w:trHeight w:val="340"/>
        </w:trPr>
        <w:tc>
          <w:tcPr>
            <w:tcW w:w="1951" w:type="dxa"/>
            <w:vAlign w:val="center"/>
          </w:tcPr>
          <w:p w14:paraId="7264DC82" w14:textId="77777777" w:rsidR="00A12E56" w:rsidRPr="00C2569B" w:rsidRDefault="00A12E56" w:rsidP="00097BD3">
            <w:pPr>
              <w:ind w:left="0"/>
            </w:pPr>
            <w:r w:rsidRPr="00C2569B">
              <w:t>Bedrijfsnaam</w:t>
            </w:r>
          </w:p>
        </w:tc>
        <w:tc>
          <w:tcPr>
            <w:tcW w:w="5562" w:type="dxa"/>
          </w:tcPr>
          <w:p w14:paraId="226C50CD" w14:textId="77777777" w:rsidR="00A12E56" w:rsidRPr="00C2569B" w:rsidRDefault="00A12E56" w:rsidP="00097BD3">
            <w:pPr>
              <w:ind w:left="0"/>
            </w:pPr>
          </w:p>
        </w:tc>
      </w:tr>
      <w:tr w:rsidR="00A12E56" w:rsidRPr="00C2569B" w14:paraId="7EC04044" w14:textId="77777777" w:rsidTr="00097BD3">
        <w:trPr>
          <w:trHeight w:val="340"/>
        </w:trPr>
        <w:tc>
          <w:tcPr>
            <w:tcW w:w="1951" w:type="dxa"/>
            <w:vAlign w:val="center"/>
          </w:tcPr>
          <w:p w14:paraId="1F51ED22" w14:textId="77777777" w:rsidR="00A12E56" w:rsidRPr="00C2569B" w:rsidRDefault="00A12E56" w:rsidP="00097BD3">
            <w:pPr>
              <w:ind w:left="0"/>
            </w:pPr>
            <w:r w:rsidRPr="00C2569B">
              <w:t>Contactpersoon</w:t>
            </w:r>
          </w:p>
        </w:tc>
        <w:tc>
          <w:tcPr>
            <w:tcW w:w="5562" w:type="dxa"/>
          </w:tcPr>
          <w:p w14:paraId="2502FD68" w14:textId="77777777" w:rsidR="00A12E56" w:rsidRPr="00C2569B" w:rsidRDefault="00A12E56" w:rsidP="00097BD3">
            <w:pPr>
              <w:ind w:left="0"/>
            </w:pPr>
          </w:p>
        </w:tc>
      </w:tr>
      <w:tr w:rsidR="00A12E56" w:rsidRPr="00C2569B" w14:paraId="7E82D862" w14:textId="77777777" w:rsidTr="00097BD3">
        <w:trPr>
          <w:trHeight w:val="340"/>
        </w:trPr>
        <w:tc>
          <w:tcPr>
            <w:tcW w:w="1951" w:type="dxa"/>
            <w:vAlign w:val="center"/>
          </w:tcPr>
          <w:p w14:paraId="30777D1C" w14:textId="34DA2FF0" w:rsidR="00A12E56" w:rsidRPr="00C2569B" w:rsidRDefault="00A12E56" w:rsidP="00097BD3">
            <w:pPr>
              <w:ind w:left="0"/>
            </w:pPr>
            <w:r>
              <w:t>Functie</w:t>
            </w:r>
          </w:p>
        </w:tc>
        <w:tc>
          <w:tcPr>
            <w:tcW w:w="5562" w:type="dxa"/>
          </w:tcPr>
          <w:p w14:paraId="73076A38" w14:textId="77777777" w:rsidR="00A12E56" w:rsidRPr="00C2569B" w:rsidRDefault="00A12E56" w:rsidP="00097BD3">
            <w:pPr>
              <w:ind w:left="0"/>
            </w:pPr>
          </w:p>
        </w:tc>
      </w:tr>
      <w:tr w:rsidR="00A12E56" w:rsidRPr="00C2569B" w14:paraId="64593CAD" w14:textId="77777777" w:rsidTr="00097BD3">
        <w:trPr>
          <w:trHeight w:val="340"/>
        </w:trPr>
        <w:tc>
          <w:tcPr>
            <w:tcW w:w="1951" w:type="dxa"/>
            <w:vAlign w:val="center"/>
          </w:tcPr>
          <w:p w14:paraId="306E6777" w14:textId="77777777" w:rsidR="00A12E56" w:rsidRPr="00C2569B" w:rsidRDefault="00A12E56" w:rsidP="00097BD3">
            <w:pPr>
              <w:ind w:left="0"/>
            </w:pPr>
            <w:r w:rsidRPr="00C2569B">
              <w:t>Tel.nr.</w:t>
            </w:r>
          </w:p>
        </w:tc>
        <w:tc>
          <w:tcPr>
            <w:tcW w:w="5562" w:type="dxa"/>
          </w:tcPr>
          <w:p w14:paraId="16841653" w14:textId="77777777" w:rsidR="00A12E56" w:rsidRPr="00C2569B" w:rsidRDefault="00A12E56" w:rsidP="00097BD3">
            <w:pPr>
              <w:ind w:left="0"/>
            </w:pPr>
          </w:p>
        </w:tc>
      </w:tr>
      <w:tr w:rsidR="00A12E56" w:rsidRPr="00C2569B" w14:paraId="5880C4F1" w14:textId="77777777" w:rsidTr="00097BD3">
        <w:trPr>
          <w:trHeight w:val="340"/>
        </w:trPr>
        <w:tc>
          <w:tcPr>
            <w:tcW w:w="1951" w:type="dxa"/>
            <w:vAlign w:val="center"/>
          </w:tcPr>
          <w:p w14:paraId="4E79A079" w14:textId="77777777" w:rsidR="00A12E56" w:rsidRPr="00C2569B" w:rsidRDefault="00A12E56" w:rsidP="00097BD3">
            <w:pPr>
              <w:ind w:left="0"/>
            </w:pPr>
            <w:r w:rsidRPr="00C2569B">
              <w:t>Email</w:t>
            </w:r>
          </w:p>
        </w:tc>
        <w:tc>
          <w:tcPr>
            <w:tcW w:w="5562" w:type="dxa"/>
          </w:tcPr>
          <w:p w14:paraId="2B0E23D1" w14:textId="77777777" w:rsidR="00A12E56" w:rsidRPr="00C2569B" w:rsidRDefault="00A12E56" w:rsidP="00097BD3">
            <w:pPr>
              <w:ind w:left="0"/>
            </w:pPr>
          </w:p>
        </w:tc>
      </w:tr>
      <w:tr w:rsidR="00A12E56" w:rsidRPr="00C2569B" w14:paraId="4971CFB2" w14:textId="77777777" w:rsidTr="00A12E56">
        <w:trPr>
          <w:trHeight w:val="340"/>
        </w:trPr>
        <w:tc>
          <w:tcPr>
            <w:tcW w:w="1951" w:type="dxa"/>
            <w:vAlign w:val="center"/>
          </w:tcPr>
          <w:p w14:paraId="5F107B23" w14:textId="77777777" w:rsidR="00A12E56" w:rsidRPr="00C2569B" w:rsidRDefault="00A12E56" w:rsidP="00097BD3">
            <w:pPr>
              <w:ind w:left="0"/>
            </w:pPr>
            <w:r>
              <w:t>Voorkeur voor datum / tijd gesprek?</w:t>
            </w:r>
          </w:p>
        </w:tc>
        <w:tc>
          <w:tcPr>
            <w:tcW w:w="5562" w:type="dxa"/>
            <w:vAlign w:val="center"/>
          </w:tcPr>
          <w:p w14:paraId="093B77DB" w14:textId="44968F9E" w:rsidR="00A12E56" w:rsidRPr="00C2569B" w:rsidRDefault="00A12E56" w:rsidP="00097BD3">
            <w:pPr>
              <w:ind w:left="0"/>
            </w:pPr>
          </w:p>
        </w:tc>
      </w:tr>
    </w:tbl>
    <w:p w14:paraId="2E39AFEA" w14:textId="77777777" w:rsidR="00A12E56" w:rsidRPr="00C2569B" w:rsidRDefault="00A12E56" w:rsidP="00A12E56"/>
    <w:p w14:paraId="098F76B3" w14:textId="77777777" w:rsidR="00A81A52" w:rsidRPr="00FB4168" w:rsidRDefault="00C2305F" w:rsidP="00A81A52">
      <w:pPr>
        <w:pStyle w:val="Kop1"/>
      </w:pPr>
      <w:r>
        <w:t>Vragen</w:t>
      </w:r>
      <w:bookmarkEnd w:id="4"/>
    </w:p>
    <w:p w14:paraId="4D636C0D" w14:textId="77777777" w:rsidR="00F90EB0" w:rsidRDefault="00521B69" w:rsidP="00F90EB0">
      <w:pPr>
        <w:pStyle w:val="Kop2"/>
      </w:pPr>
      <w:bookmarkStart w:id="7" w:name="_Toc44432493"/>
      <w:r>
        <w:t>Huidige situatie</w:t>
      </w:r>
      <w:bookmarkEnd w:id="7"/>
    </w:p>
    <w:p w14:paraId="7A3506E9" w14:textId="45DABF93" w:rsidR="00521B69" w:rsidRDefault="00F90EB0" w:rsidP="005424F4">
      <w:pPr>
        <w:pStyle w:val="Lijstalinea"/>
        <w:numPr>
          <w:ilvl w:val="0"/>
          <w:numId w:val="36"/>
        </w:numPr>
      </w:pPr>
      <w:r>
        <w:t>Is de huidige situatie duidelijk, of heeft u aanvullende informatie nodig?</w:t>
      </w:r>
    </w:p>
    <w:p w14:paraId="73F455D9" w14:textId="79507160" w:rsidR="00602A25" w:rsidRDefault="00602A25" w:rsidP="00602A25">
      <w:r>
        <w:t>Antwoord:</w:t>
      </w:r>
    </w:p>
    <w:p w14:paraId="5F5710D4" w14:textId="77777777" w:rsidR="00521B69" w:rsidRDefault="00521B69" w:rsidP="00521B69">
      <w:pPr>
        <w:pStyle w:val="Kop2"/>
      </w:pPr>
      <w:bookmarkStart w:id="8" w:name="_Toc44432494"/>
      <w:r>
        <w:t>Doelstellingen</w:t>
      </w:r>
      <w:bookmarkEnd w:id="8"/>
    </w:p>
    <w:p w14:paraId="2A2D7C58" w14:textId="77777777" w:rsidR="0073552B" w:rsidRPr="00C2569B" w:rsidRDefault="00521B69" w:rsidP="00A96FAE">
      <w:pPr>
        <w:pStyle w:val="Lijstalinea"/>
        <w:spacing w:line="240" w:lineRule="auto"/>
        <w:ind w:left="709"/>
        <w:contextualSpacing w:val="0"/>
      </w:pPr>
      <w:r>
        <w:t xml:space="preserve">Wat is uw visie op de beschreven doelstellingen? </w:t>
      </w:r>
      <w:r w:rsidR="0073552B">
        <w:t xml:space="preserve">Zijn deze naar uw mening haalbaar, of dienen deze te worden bijgesteld? </w:t>
      </w:r>
    </w:p>
    <w:p w14:paraId="043FBA25" w14:textId="0B1E03C2" w:rsidR="00C46DAD" w:rsidRDefault="0073552B" w:rsidP="005424F4">
      <w:pPr>
        <w:pStyle w:val="Lijstalinea"/>
        <w:numPr>
          <w:ilvl w:val="0"/>
          <w:numId w:val="30"/>
        </w:numPr>
      </w:pPr>
      <w:r>
        <w:t>Vermindering van het huishoudelijk restafval</w:t>
      </w:r>
    </w:p>
    <w:p w14:paraId="6140CA19" w14:textId="77777777" w:rsidR="00602A25" w:rsidRDefault="00602A25" w:rsidP="00602A25">
      <w:r>
        <w:t>Antwoord:</w:t>
      </w:r>
    </w:p>
    <w:p w14:paraId="1BD4E261" w14:textId="2807CE5A" w:rsidR="00C46DAD" w:rsidRDefault="0073552B" w:rsidP="003A4DB7">
      <w:pPr>
        <w:pStyle w:val="Lijstalinea"/>
        <w:numPr>
          <w:ilvl w:val="0"/>
          <w:numId w:val="30"/>
        </w:numPr>
      </w:pPr>
      <w:r>
        <w:t xml:space="preserve">Toename in </w:t>
      </w:r>
      <w:r w:rsidR="001746E1">
        <w:t xml:space="preserve">hoogwaardige </w:t>
      </w:r>
      <w:r>
        <w:t>recycling</w:t>
      </w:r>
    </w:p>
    <w:p w14:paraId="5526A324" w14:textId="6A64E6B8" w:rsidR="00602A25" w:rsidRDefault="00602A25" w:rsidP="00602A25">
      <w:r>
        <w:t>A</w:t>
      </w:r>
      <w:r>
        <w:t>ntwoord:</w:t>
      </w:r>
    </w:p>
    <w:p w14:paraId="50FD5AE9" w14:textId="3C68A8F1" w:rsidR="00CD7E20" w:rsidRDefault="00CD7E20" w:rsidP="003A4DB7">
      <w:pPr>
        <w:pStyle w:val="Lijstalinea"/>
        <w:numPr>
          <w:ilvl w:val="0"/>
          <w:numId w:val="30"/>
        </w:numPr>
      </w:pPr>
      <w:r>
        <w:t>Transparantie</w:t>
      </w:r>
      <w:r w:rsidR="005E3605">
        <w:t xml:space="preserve"> in de keten</w:t>
      </w:r>
    </w:p>
    <w:p w14:paraId="16260B28" w14:textId="4E8FF011" w:rsidR="00602A25" w:rsidRDefault="00602A25" w:rsidP="00602A25">
      <w:r w:rsidRPr="00602A25">
        <w:t>Antwoord:</w:t>
      </w:r>
    </w:p>
    <w:p w14:paraId="229574EA" w14:textId="5071503C" w:rsidR="00C46DAD" w:rsidRDefault="0073552B" w:rsidP="003A4DB7">
      <w:pPr>
        <w:pStyle w:val="Lijstalinea"/>
        <w:numPr>
          <w:ilvl w:val="0"/>
          <w:numId w:val="30"/>
        </w:numPr>
      </w:pPr>
      <w:r>
        <w:t>Lokale verwerking</w:t>
      </w:r>
    </w:p>
    <w:p w14:paraId="261FF6EC" w14:textId="57A1363E" w:rsidR="00602A25" w:rsidRDefault="00602A25" w:rsidP="00602A25">
      <w:r w:rsidRPr="00602A25">
        <w:t>Antwoord:</w:t>
      </w:r>
    </w:p>
    <w:p w14:paraId="162D9565" w14:textId="68BA92DE" w:rsidR="0094581B" w:rsidRDefault="0094581B" w:rsidP="0094581B">
      <w:pPr>
        <w:pStyle w:val="Kop2"/>
      </w:pPr>
      <w:bookmarkStart w:id="9" w:name="_Toc44432495"/>
      <w:r>
        <w:t>Businessplan en tariefstelling</w:t>
      </w:r>
      <w:bookmarkEnd w:id="9"/>
    </w:p>
    <w:p w14:paraId="257DDE01" w14:textId="77777777" w:rsidR="0094581B" w:rsidRDefault="0094581B" w:rsidP="0094581B">
      <w:r>
        <w:t xml:space="preserve">De gemeente wenst de kwaliteit te verkrijgen tegen een realistisch prijsniveau. </w:t>
      </w:r>
    </w:p>
    <w:p w14:paraId="6DC8F9A3" w14:textId="60EA67B7" w:rsidR="0094581B" w:rsidRDefault="0094581B" w:rsidP="0094581B">
      <w:pPr>
        <w:pStyle w:val="Lijstalinea"/>
        <w:numPr>
          <w:ilvl w:val="0"/>
          <w:numId w:val="30"/>
        </w:numPr>
      </w:pPr>
      <w:bookmarkStart w:id="10" w:name="_Toc532391154"/>
      <w:bookmarkStart w:id="11" w:name="_Toc531946888"/>
      <w:r>
        <w:rPr>
          <w:rFonts w:eastAsia="Arial Unicode MS"/>
          <w:u w:color="000000"/>
        </w:rPr>
        <w:t>Welke businesscase ligt ten grondslag aan de geleverde dienst?</w:t>
      </w:r>
      <w:r w:rsidRPr="00904994">
        <w:t xml:space="preserve"> </w:t>
      </w:r>
      <w:r w:rsidRPr="003A4DB7">
        <w:t>Welk verdienmodel ziet u gegeven de huidige stand van zaken in de keten en welke uitdagingen ziet u erbij?</w:t>
      </w:r>
    </w:p>
    <w:p w14:paraId="1B99B419" w14:textId="035CC6F6" w:rsidR="00602A25" w:rsidRDefault="00602A25" w:rsidP="00602A25">
      <w:r w:rsidRPr="00602A25">
        <w:t>Antwoord:</w:t>
      </w:r>
    </w:p>
    <w:p w14:paraId="73353772" w14:textId="7EA06328" w:rsidR="001746E1" w:rsidRDefault="001746E1" w:rsidP="001746E1">
      <w:pPr>
        <w:pStyle w:val="Lijstalinea"/>
        <w:numPr>
          <w:ilvl w:val="0"/>
          <w:numId w:val="30"/>
        </w:numPr>
      </w:pPr>
      <w:bookmarkStart w:id="12" w:name="_Toc159240"/>
      <w:bookmarkEnd w:id="10"/>
      <w:bookmarkEnd w:id="11"/>
      <w:r w:rsidRPr="00E330FF">
        <w:t>Bent u bereid een bandbreedte af te geven voor een eventuele prijsstelling? Zo ja, dan ontvangen we deze graag in €/ton aangeleverd materiaal</w:t>
      </w:r>
      <w:r w:rsidR="0094581B">
        <w:t xml:space="preserve">, inclusief voorwaarden aan een dergelijke prijsstelling. </w:t>
      </w:r>
    </w:p>
    <w:p w14:paraId="60F71A33" w14:textId="77777777" w:rsidR="00602A25" w:rsidRDefault="00602A25" w:rsidP="00602A25">
      <w:r>
        <w:t>Antwoord:</w:t>
      </w:r>
    </w:p>
    <w:p w14:paraId="309C714A" w14:textId="6611E805" w:rsidR="001746E1" w:rsidRDefault="001746E1" w:rsidP="001746E1">
      <w:pPr>
        <w:pStyle w:val="Lijstalinea"/>
        <w:numPr>
          <w:ilvl w:val="0"/>
          <w:numId w:val="30"/>
        </w:numPr>
      </w:pPr>
      <w:r>
        <w:t>Kunt u inzicht geven in de opbouw van deze prijsstelling? Zo ja, zou u deze in elk geval willen opbouwen uit installatiekosten en verwerkingskosten voor de output uit de installatie?</w:t>
      </w:r>
    </w:p>
    <w:p w14:paraId="57FEE2EE" w14:textId="570292E3" w:rsidR="00602A25" w:rsidRPr="00C2569B" w:rsidRDefault="00602A25" w:rsidP="00602A25">
      <w:r w:rsidRPr="00602A25">
        <w:t>Antwoord:</w:t>
      </w:r>
    </w:p>
    <w:p w14:paraId="5AB2E76F" w14:textId="77777777" w:rsidR="002C35CD" w:rsidRDefault="00FE6A8E" w:rsidP="00DD7FE5">
      <w:pPr>
        <w:pStyle w:val="Kop2"/>
      </w:pPr>
      <w:bookmarkStart w:id="13" w:name="_Toc44432496"/>
      <w:bookmarkEnd w:id="12"/>
      <w:r>
        <w:t>Recyclemethode</w:t>
      </w:r>
      <w:bookmarkEnd w:id="13"/>
    </w:p>
    <w:p w14:paraId="1C657088" w14:textId="77777777" w:rsidR="00023AF9" w:rsidRPr="0045112B" w:rsidRDefault="00023AF9" w:rsidP="0045112B">
      <w:r w:rsidRPr="0045112B">
        <w:t>De gemeente krijgt graag meer inzicht in welke mogelijkheden er zijn op het gebied van luierrecycling.</w:t>
      </w:r>
    </w:p>
    <w:p w14:paraId="789E041B" w14:textId="13789C1D" w:rsidR="0094581B" w:rsidRDefault="00DD7FE5" w:rsidP="001746E1">
      <w:pPr>
        <w:pStyle w:val="Lijstalinea"/>
        <w:numPr>
          <w:ilvl w:val="0"/>
          <w:numId w:val="30"/>
        </w:numPr>
      </w:pPr>
      <w:r w:rsidRPr="0045112B">
        <w:t>Welke manieren van luierrecycling</w:t>
      </w:r>
      <w:r w:rsidR="0094581B">
        <w:t xml:space="preserve"> biedt uw techniek voor verwerking van luiers en incontinentiemateriaal? </w:t>
      </w:r>
      <w:r w:rsidRPr="0045112B">
        <w:t xml:space="preserve"> </w:t>
      </w:r>
    </w:p>
    <w:p w14:paraId="1509BC23" w14:textId="1F9AB972" w:rsidR="00602A25" w:rsidRDefault="00602A25" w:rsidP="00602A25">
      <w:r w:rsidRPr="00602A25">
        <w:t>Antwoord:</w:t>
      </w:r>
    </w:p>
    <w:p w14:paraId="062F87CC" w14:textId="5ED8E2DA" w:rsidR="001746E1" w:rsidRDefault="001746E1" w:rsidP="001746E1">
      <w:pPr>
        <w:pStyle w:val="Lijstalinea"/>
        <w:numPr>
          <w:ilvl w:val="0"/>
          <w:numId w:val="30"/>
        </w:numPr>
      </w:pPr>
      <w:r w:rsidRPr="003A4DB7">
        <w:lastRenderedPageBreak/>
        <w:t xml:space="preserve">In welke ontwikkelfase bevindt zich de door u aangeboden techniek? </w:t>
      </w:r>
      <w:r w:rsidR="0094581B" w:rsidRPr="003A4DB7">
        <w:t>Welke schaalgroottes zijn voor uw techniek en/of installatie optimaal? Welke schaalgrootte heeft u minimaal nodig voor een installatie?</w:t>
      </w:r>
    </w:p>
    <w:p w14:paraId="4183B6F0" w14:textId="3A37EC19" w:rsidR="00602A25" w:rsidRPr="003A4DB7" w:rsidRDefault="00602A25" w:rsidP="00602A25">
      <w:r w:rsidRPr="00602A25">
        <w:t>Antwoord:</w:t>
      </w:r>
    </w:p>
    <w:p w14:paraId="426E56DA" w14:textId="20FC9B5A" w:rsidR="00DD7FE5" w:rsidRDefault="0094581B" w:rsidP="003A4DB7">
      <w:pPr>
        <w:pStyle w:val="Lijstalinea"/>
        <w:numPr>
          <w:ilvl w:val="0"/>
          <w:numId w:val="30"/>
        </w:numPr>
      </w:pPr>
      <w:r w:rsidRPr="003A4DB7">
        <w:t>Welke resultaten kent uw techniek?</w:t>
      </w:r>
      <w:r w:rsidRPr="001746E1">
        <w:t xml:space="preserve"> </w:t>
      </w:r>
      <w:r w:rsidR="00DD7FE5" w:rsidRPr="003A4DB7">
        <w:t xml:space="preserve">Is er </w:t>
      </w:r>
      <w:r>
        <w:t xml:space="preserve">bijvoorbeeld </w:t>
      </w:r>
      <w:r w:rsidR="00DD7FE5" w:rsidRPr="003A4DB7">
        <w:t xml:space="preserve">een LCA beschikbaar van uw techniek? Zo ja, dan ontvangen we deze graag als onderdeel van de marktconsultatie. </w:t>
      </w:r>
    </w:p>
    <w:p w14:paraId="15E0968D" w14:textId="79F92186" w:rsidR="00602A25" w:rsidRPr="003A4DB7" w:rsidRDefault="00602A25" w:rsidP="00602A25">
      <w:r w:rsidRPr="00602A25">
        <w:t>Antwoord:</w:t>
      </w:r>
    </w:p>
    <w:p w14:paraId="7C00B7F9" w14:textId="77777777" w:rsidR="005E3605" w:rsidRDefault="005E3605" w:rsidP="009703A2">
      <w:pPr>
        <w:pStyle w:val="Kop2"/>
      </w:pPr>
      <w:bookmarkStart w:id="14" w:name="_Toc900802"/>
      <w:bookmarkStart w:id="15" w:name="_Toc1056862"/>
      <w:bookmarkStart w:id="16" w:name="_Toc44432497"/>
      <w:r>
        <w:t>Output van verwerkingsmethode</w:t>
      </w:r>
      <w:bookmarkEnd w:id="16"/>
    </w:p>
    <w:p w14:paraId="429ED061" w14:textId="4195FA79" w:rsidR="005E3605" w:rsidRDefault="005E3605" w:rsidP="0094581B">
      <w:pPr>
        <w:pStyle w:val="Lijstalinea"/>
        <w:numPr>
          <w:ilvl w:val="0"/>
          <w:numId w:val="30"/>
        </w:numPr>
      </w:pPr>
      <w:r w:rsidRPr="005E3605">
        <w:t>Welke output in grondstofstromen en hoeveelheden kent uw techniek?</w:t>
      </w:r>
    </w:p>
    <w:p w14:paraId="31B6DD62" w14:textId="5892F84E" w:rsidR="00602A25" w:rsidRPr="005E3605" w:rsidRDefault="00602A25" w:rsidP="00602A25">
      <w:r w:rsidRPr="00602A25">
        <w:t>Antwoord:</w:t>
      </w:r>
    </w:p>
    <w:p w14:paraId="7A92B5D2" w14:textId="1AD39751" w:rsidR="00904994" w:rsidRDefault="005E3605" w:rsidP="0094581B">
      <w:pPr>
        <w:pStyle w:val="Lijstalinea"/>
        <w:numPr>
          <w:ilvl w:val="0"/>
          <w:numId w:val="30"/>
        </w:numPr>
      </w:pPr>
      <w:r w:rsidRPr="005E3605">
        <w:t>Op welke manier worden deze grondstofstromen weer opnieuw toegepast in producten</w:t>
      </w:r>
      <w:r w:rsidR="00A96FAE">
        <w:t xml:space="preserve"> of andere toepassingen</w:t>
      </w:r>
      <w:r w:rsidRPr="005E3605">
        <w:t xml:space="preserve">? </w:t>
      </w:r>
      <w:r w:rsidR="00904994" w:rsidRPr="005E3605">
        <w:t>Is er al een markt voor deze grondstoffenstromen, of moet deze nog ontwikkeld worden?</w:t>
      </w:r>
      <w:r w:rsidR="00904994">
        <w:t xml:space="preserve"> </w:t>
      </w:r>
    </w:p>
    <w:p w14:paraId="4260B92B" w14:textId="6FC8AF21" w:rsidR="00602A25" w:rsidRPr="005E3605" w:rsidRDefault="00602A25" w:rsidP="00602A25">
      <w:r w:rsidRPr="00602A25">
        <w:t>Antwoord:</w:t>
      </w:r>
    </w:p>
    <w:p w14:paraId="6D34D85E" w14:textId="77777777" w:rsidR="00602A25" w:rsidRDefault="005E3605" w:rsidP="0094581B">
      <w:pPr>
        <w:pStyle w:val="Lijstalinea"/>
        <w:numPr>
          <w:ilvl w:val="0"/>
          <w:numId w:val="30"/>
        </w:numPr>
      </w:pPr>
      <w:r w:rsidRPr="005E3605">
        <w:t>Welke toekomstige toepassingsmogelijkheden ziet u op basis van uw techniek als meest kansrijk?</w:t>
      </w:r>
    </w:p>
    <w:p w14:paraId="444F086B" w14:textId="2D78324E" w:rsidR="005E3605" w:rsidRPr="005E3605" w:rsidRDefault="00602A25" w:rsidP="00602A25">
      <w:r w:rsidRPr="00602A25">
        <w:t>Antwoord:</w:t>
      </w:r>
      <w:r w:rsidR="005E3605" w:rsidRPr="005E3605">
        <w:t xml:space="preserve"> </w:t>
      </w:r>
    </w:p>
    <w:p w14:paraId="73E4425C" w14:textId="3A2574EF" w:rsidR="0094581B" w:rsidRDefault="0094581B" w:rsidP="0094581B">
      <w:pPr>
        <w:pStyle w:val="Lijstalinea"/>
        <w:numPr>
          <w:ilvl w:val="0"/>
          <w:numId w:val="30"/>
        </w:numPr>
      </w:pPr>
      <w:r>
        <w:t>In hoeverre zijn producenten van luiers  betrokken bij uw techniek en de terugname van outputs uit uw proces? En zijn er mogelijkheden om van gebruikte luiers weer nieuwe luiers te maken?</w:t>
      </w:r>
    </w:p>
    <w:p w14:paraId="4A03CCDD" w14:textId="72341C88" w:rsidR="00602A25" w:rsidRPr="005E3605" w:rsidRDefault="00602A25" w:rsidP="00602A25">
      <w:r w:rsidRPr="00602A25">
        <w:t>Antwoord:</w:t>
      </w:r>
    </w:p>
    <w:p w14:paraId="265517BC" w14:textId="327B3411" w:rsidR="00B72FB2" w:rsidRDefault="00B72FB2" w:rsidP="00B72FB2">
      <w:pPr>
        <w:pStyle w:val="Kop2"/>
      </w:pPr>
      <w:bookmarkStart w:id="17" w:name="_Toc44432498"/>
      <w:r>
        <w:t xml:space="preserve">Criteria voor </w:t>
      </w:r>
      <w:r w:rsidR="009615F5">
        <w:t>aangeleverd materiaal</w:t>
      </w:r>
      <w:bookmarkEnd w:id="17"/>
    </w:p>
    <w:p w14:paraId="22683BBE" w14:textId="3C3EB9AA" w:rsidR="00B72FB2" w:rsidRDefault="00B72FB2" w:rsidP="00B72FB2">
      <w:r>
        <w:t>Om het luier- en incontinentiemateriaal zo optimaal mogelijk te kunnen verwerken, moet de aangeleverde stroom waarschijnlijk aan bepaalde criteria voldoen. De gemeente krijgt hier graag inzicht in, kunt u toelichten welke criteria u aan ingezameld luiermateriaal stelt?</w:t>
      </w:r>
      <w:r w:rsidR="0094581B">
        <w:t xml:space="preserve"> </w:t>
      </w:r>
      <w:r>
        <w:t>Hierbij wordt specifiek gevraagd naar verschillen tussen luier- en incontinentiemateriaal, bron- en nascheiding en de termijn van verwerking.</w:t>
      </w:r>
    </w:p>
    <w:p w14:paraId="13C8BE7E" w14:textId="4CD33ED5" w:rsidR="00B72FB2" w:rsidRDefault="00B72FB2" w:rsidP="0094581B">
      <w:pPr>
        <w:pStyle w:val="Lijstalinea"/>
        <w:numPr>
          <w:ilvl w:val="0"/>
          <w:numId w:val="30"/>
        </w:numPr>
      </w:pPr>
      <w:r w:rsidRPr="003A4DB7">
        <w:t>Stelt uw installatie voorwaarden aan de wijze waarop luiers aangeleverd moeten worden? Zo ja, welke? Zo nee, waarom niet?</w:t>
      </w:r>
    </w:p>
    <w:p w14:paraId="5F1E3C9B" w14:textId="06FEBE6E" w:rsidR="00602A25" w:rsidRPr="003A4DB7" w:rsidRDefault="00602A25" w:rsidP="00602A25">
      <w:r w:rsidRPr="00602A25">
        <w:t>Antwoord:</w:t>
      </w:r>
    </w:p>
    <w:p w14:paraId="1740B2C8" w14:textId="471348C2" w:rsidR="00B72FB2" w:rsidRDefault="00B72FB2" w:rsidP="0094581B">
      <w:pPr>
        <w:pStyle w:val="Lijstalinea"/>
        <w:numPr>
          <w:ilvl w:val="0"/>
          <w:numId w:val="30"/>
        </w:numPr>
      </w:pPr>
      <w:r w:rsidRPr="003A4DB7">
        <w:t xml:space="preserve">Heeft u een voorkeur voor babyluiers of incontinentiemateriaal? </w:t>
      </w:r>
    </w:p>
    <w:p w14:paraId="49DB0AA6" w14:textId="5F6C8A15" w:rsidR="00602A25" w:rsidRPr="003A4DB7" w:rsidRDefault="00602A25" w:rsidP="00602A25">
      <w:r w:rsidRPr="00602A25">
        <w:t>Antwoord:</w:t>
      </w:r>
    </w:p>
    <w:p w14:paraId="28174F51" w14:textId="2C3DC815" w:rsidR="00B72FB2" w:rsidRDefault="00B72FB2" w:rsidP="0094581B">
      <w:pPr>
        <w:pStyle w:val="Lijstalinea"/>
        <w:numPr>
          <w:ilvl w:val="0"/>
          <w:numId w:val="30"/>
        </w:numPr>
      </w:pPr>
      <w:r w:rsidRPr="003A4DB7">
        <w:t>Kunnen ook luiers uit een nasorteerin</w:t>
      </w:r>
      <w:r w:rsidR="00EA07DB">
        <w:t>stallatie bij u verwerkt worden en waarom wel en waarom niet?</w:t>
      </w:r>
    </w:p>
    <w:p w14:paraId="5931A31F" w14:textId="7797A811" w:rsidR="00602A25" w:rsidRDefault="00602A25" w:rsidP="00602A25">
      <w:r w:rsidRPr="00602A25">
        <w:t>Antwoord:</w:t>
      </w:r>
    </w:p>
    <w:p w14:paraId="4DE98F38" w14:textId="79E909BC" w:rsidR="00904994" w:rsidRDefault="00904994" w:rsidP="0094581B">
      <w:pPr>
        <w:pStyle w:val="Lijstalinea"/>
        <w:numPr>
          <w:ilvl w:val="0"/>
          <w:numId w:val="30"/>
        </w:numPr>
      </w:pPr>
      <w:r>
        <w:lastRenderedPageBreak/>
        <w:t xml:space="preserve">Welke afspraken zou u willen maken ten aanzien van (verplichte) aanlevering door gemeenten? </w:t>
      </w:r>
    </w:p>
    <w:p w14:paraId="7C276775" w14:textId="5F7A2A22" w:rsidR="00602A25" w:rsidRPr="003A4DB7" w:rsidRDefault="00602A25" w:rsidP="00602A25">
      <w:r w:rsidRPr="00602A25">
        <w:t>Antwoord:</w:t>
      </w:r>
    </w:p>
    <w:p w14:paraId="4514A385" w14:textId="799DCB3B" w:rsidR="00B72FB2" w:rsidRDefault="00B72FB2" w:rsidP="00B72FB2">
      <w:pPr>
        <w:pStyle w:val="Kop2"/>
      </w:pPr>
      <w:bookmarkStart w:id="18" w:name="_Toc44432499"/>
      <w:r>
        <w:t>Lokale</w:t>
      </w:r>
      <w:r w:rsidR="00904994">
        <w:t xml:space="preserve"> en regionale</w:t>
      </w:r>
      <w:r>
        <w:t xml:space="preserve"> verwerking</w:t>
      </w:r>
      <w:bookmarkEnd w:id="18"/>
    </w:p>
    <w:p w14:paraId="43D1F7D0" w14:textId="04EB1038" w:rsidR="00B72FB2" w:rsidRPr="00B72FB2" w:rsidRDefault="00904994" w:rsidP="00B72FB2">
      <w:r>
        <w:t xml:space="preserve">Gemeente wil onderzoeken in welke mate de techniek op lokaal-regionaal niveau beschikbaar is of gemaakt kan worden. </w:t>
      </w:r>
    </w:p>
    <w:p w14:paraId="0EF9E200" w14:textId="41B292D1" w:rsidR="00B72FB2" w:rsidRDefault="00B72FB2" w:rsidP="0094581B">
      <w:pPr>
        <w:pStyle w:val="Lijstalinea"/>
        <w:numPr>
          <w:ilvl w:val="0"/>
          <w:numId w:val="30"/>
        </w:numPr>
      </w:pPr>
      <w:r>
        <w:t>Ben</w:t>
      </w:r>
      <w:r w:rsidR="00904994">
        <w:t xml:space="preserve">t u nu binnen de MRA gevestigd of bent u </w:t>
      </w:r>
      <w:r>
        <w:t xml:space="preserve">bereid om een verwerkingsinstallatie binnen de MRA te vestigen? Zo ja, </w:t>
      </w:r>
      <w:r w:rsidR="00904994">
        <w:t>in welke mate heeft u al een locatie op het oog of bent u van plan zich te vestigen</w:t>
      </w:r>
      <w:r>
        <w:t>?</w:t>
      </w:r>
    </w:p>
    <w:p w14:paraId="7AB726A0" w14:textId="6703A39D" w:rsidR="00602A25" w:rsidRDefault="00602A25" w:rsidP="00602A25">
      <w:r w:rsidRPr="00602A25">
        <w:t>Antwoord:</w:t>
      </w:r>
    </w:p>
    <w:p w14:paraId="235FC383" w14:textId="67525BAB" w:rsidR="00B72FB2" w:rsidRDefault="00B72FB2" w:rsidP="0094581B">
      <w:pPr>
        <w:pStyle w:val="Lijstalinea"/>
        <w:numPr>
          <w:ilvl w:val="0"/>
          <w:numId w:val="30"/>
        </w:numPr>
      </w:pPr>
      <w:r>
        <w:t xml:space="preserve">Waar worden de vrijkomende grondstoffen uit uw installatie </w:t>
      </w:r>
      <w:r w:rsidR="00904994">
        <w:t xml:space="preserve">toegepast of </w:t>
      </w:r>
      <w:r>
        <w:t>verwerkt?</w:t>
      </w:r>
    </w:p>
    <w:p w14:paraId="5D93A222" w14:textId="45A6D675" w:rsidR="00602A25" w:rsidRDefault="00602A25" w:rsidP="00602A25">
      <w:r w:rsidRPr="00602A25">
        <w:t>Antwoord:</w:t>
      </w:r>
    </w:p>
    <w:p w14:paraId="192ADFB7" w14:textId="77777777" w:rsidR="0029442C" w:rsidRPr="00836D9E" w:rsidRDefault="0029442C" w:rsidP="0029442C">
      <w:pPr>
        <w:pStyle w:val="Kop2"/>
      </w:pPr>
      <w:bookmarkStart w:id="19" w:name="_Toc44432500"/>
      <w:r>
        <w:t>Milieuprestaties en SROI</w:t>
      </w:r>
      <w:bookmarkEnd w:id="19"/>
    </w:p>
    <w:p w14:paraId="1CD526A1" w14:textId="77777777" w:rsidR="0029442C" w:rsidRDefault="0029442C" w:rsidP="0029442C">
      <w:r>
        <w:t>De gemeente hecht waarde aan de milieuprestaties van de installatie, manier van verwerking en outputstromen.</w:t>
      </w:r>
      <w:r w:rsidRPr="00E8698D">
        <w:t xml:space="preserve"> </w:t>
      </w:r>
      <w:r>
        <w:t xml:space="preserve">De gemeente is geïnteresseerd in de mogelijkheden van gebruik van circulaire grondstoffen, een zo laag mogelijke MKI-waarde (milieukostenindicator) en de (on)mogelijkheden bij hergebruik van de verkregen grondstoffen. </w:t>
      </w:r>
    </w:p>
    <w:p w14:paraId="3837BC57" w14:textId="26D700BC" w:rsidR="0029442C" w:rsidRDefault="0029442C" w:rsidP="0029442C">
      <w:pPr>
        <w:pStyle w:val="Lijstalinea"/>
        <w:numPr>
          <w:ilvl w:val="0"/>
          <w:numId w:val="30"/>
        </w:numPr>
      </w:pPr>
      <w:r w:rsidRPr="003A4DB7">
        <w:t>Hoe denkt u de luierketen zoveel mogelijk circulair in te richten?</w:t>
      </w:r>
    </w:p>
    <w:p w14:paraId="2143E0C0" w14:textId="2D0E5A07" w:rsidR="00602A25" w:rsidRPr="003A4DB7" w:rsidRDefault="00602A25" w:rsidP="00602A25">
      <w:r w:rsidRPr="00602A25">
        <w:t>Antwoord:</w:t>
      </w:r>
    </w:p>
    <w:p w14:paraId="4D4124E1" w14:textId="22EA06FD" w:rsidR="0029442C" w:rsidRDefault="0029442C" w:rsidP="0029442C">
      <w:pPr>
        <w:pStyle w:val="Lijstalinea"/>
        <w:numPr>
          <w:ilvl w:val="0"/>
          <w:numId w:val="30"/>
        </w:numPr>
      </w:pPr>
      <w:r w:rsidRPr="003A4DB7">
        <w:t>Hoe denkt u verder bij te dragen aan een zo duurzaam mogelijke bedrijfsvoering? Bijv</w:t>
      </w:r>
      <w:r>
        <w:t>oorbeeld</w:t>
      </w:r>
      <w:r w:rsidRPr="003A4DB7">
        <w:t xml:space="preserve"> duurzaam transport, </w:t>
      </w:r>
      <w:r>
        <w:t xml:space="preserve">hergebruik van bestaande gebouwen, hergebruik restwarmte, </w:t>
      </w:r>
      <w:r w:rsidR="009615F5">
        <w:t xml:space="preserve">lokale verwerking (binnen de MRA, binnen Nederland, binnen Europa) </w:t>
      </w:r>
      <w:r>
        <w:t xml:space="preserve">en </w:t>
      </w:r>
      <w:r w:rsidRPr="003A4DB7">
        <w:t>inzet personeel met een afstand tot de arbeidsmarkt?</w:t>
      </w:r>
    </w:p>
    <w:p w14:paraId="071AE1B8" w14:textId="26353466" w:rsidR="00602A25" w:rsidRDefault="00602A25" w:rsidP="00602A25">
      <w:r w:rsidRPr="00602A25">
        <w:t>Antwoord:</w:t>
      </w:r>
    </w:p>
    <w:p w14:paraId="5730AC52" w14:textId="62CA66FF" w:rsidR="0029442C" w:rsidRDefault="0029442C" w:rsidP="0029442C">
      <w:pPr>
        <w:pStyle w:val="Lijstalinea"/>
        <w:numPr>
          <w:ilvl w:val="0"/>
          <w:numId w:val="30"/>
        </w:numPr>
      </w:pPr>
      <w:r>
        <w:t>Welke milieuaspecten vindt u dat meegewogen moeten worden bij de aanbesteding?</w:t>
      </w:r>
    </w:p>
    <w:p w14:paraId="09DE346F" w14:textId="718F899C" w:rsidR="00602A25" w:rsidRPr="003A4DB7" w:rsidRDefault="00602A25" w:rsidP="00602A25">
      <w:r w:rsidRPr="00602A25">
        <w:t>Antwoord:</w:t>
      </w:r>
    </w:p>
    <w:p w14:paraId="3C30F035" w14:textId="77777777" w:rsidR="002A37F3" w:rsidRDefault="002A37F3" w:rsidP="009703A2">
      <w:pPr>
        <w:pStyle w:val="Kop2"/>
      </w:pPr>
      <w:bookmarkStart w:id="20" w:name="_Toc44432501"/>
      <w:r>
        <w:t>Transparantie</w:t>
      </w:r>
      <w:bookmarkEnd w:id="20"/>
    </w:p>
    <w:p w14:paraId="3C7BE404" w14:textId="095B84EB" w:rsidR="00B72FB2" w:rsidRPr="00B72FB2" w:rsidRDefault="00904994" w:rsidP="00B72FB2">
      <w:r>
        <w:t xml:space="preserve">Gemeente wil weten in welke mate de voorgestelde verwerking bijdraagt aan het sluiten van de grondstoffenketen voor luiers. </w:t>
      </w:r>
    </w:p>
    <w:p w14:paraId="77E74138" w14:textId="4A28FF33" w:rsidR="002A37F3" w:rsidRDefault="002A37F3" w:rsidP="0094581B">
      <w:pPr>
        <w:pStyle w:val="Lijstalinea"/>
        <w:numPr>
          <w:ilvl w:val="0"/>
          <w:numId w:val="30"/>
        </w:numPr>
      </w:pPr>
      <w:r w:rsidRPr="003A4DB7">
        <w:lastRenderedPageBreak/>
        <w:t xml:space="preserve">Hoe gaat u </w:t>
      </w:r>
      <w:r w:rsidR="00904994">
        <w:t>toeleverende</w:t>
      </w:r>
      <w:r w:rsidR="0011643A">
        <w:t xml:space="preserve"> gemeenten en organisaties</w:t>
      </w:r>
      <w:r w:rsidRPr="003A4DB7">
        <w:t xml:space="preserve"> inzicht geven in uw activiteiten om de cirkel van luiers te sluiten</w:t>
      </w:r>
      <w:r w:rsidRPr="00C2569B">
        <w:t>?</w:t>
      </w:r>
    </w:p>
    <w:p w14:paraId="21D321BE" w14:textId="63E6E307" w:rsidR="00602A25" w:rsidRPr="00C2569B" w:rsidRDefault="00602A25" w:rsidP="00602A25">
      <w:r w:rsidRPr="00602A25">
        <w:t>Antwoord:</w:t>
      </w:r>
    </w:p>
    <w:p w14:paraId="7DBE0464" w14:textId="0A6EF35B" w:rsidR="002A37F3" w:rsidRDefault="002A37F3" w:rsidP="0094581B">
      <w:pPr>
        <w:pStyle w:val="Lijstalinea"/>
        <w:numPr>
          <w:ilvl w:val="0"/>
          <w:numId w:val="30"/>
        </w:numPr>
      </w:pPr>
      <w:r w:rsidRPr="003A4DB7">
        <w:t xml:space="preserve">Hoe gaat u zoveel mogelijk inzicht geven in </w:t>
      </w:r>
      <w:r w:rsidR="0011643A">
        <w:t>het potentieel van uw oplossing voor de productie, het gebruik, de inzameling en verwerking van luiers?</w:t>
      </w:r>
    </w:p>
    <w:p w14:paraId="5D7A9A63" w14:textId="2234321D" w:rsidR="00602A25" w:rsidRDefault="00602A25" w:rsidP="00602A25">
      <w:r w:rsidRPr="00602A25">
        <w:t>Antwoord:</w:t>
      </w:r>
    </w:p>
    <w:p w14:paraId="11025FDA" w14:textId="77777777" w:rsidR="00836D9E" w:rsidRDefault="003121A6" w:rsidP="003121A6">
      <w:pPr>
        <w:pStyle w:val="Kop2"/>
      </w:pPr>
      <w:bookmarkStart w:id="21" w:name="_Toc159245"/>
      <w:bookmarkStart w:id="22" w:name="_Toc44432502"/>
      <w:bookmarkEnd w:id="14"/>
      <w:bookmarkEnd w:id="15"/>
      <w:r>
        <w:t>Geschiktheidseisen</w:t>
      </w:r>
      <w:bookmarkEnd w:id="22"/>
    </w:p>
    <w:p w14:paraId="2323EEC9" w14:textId="76C8E015" w:rsidR="00B72FB2" w:rsidRPr="00B72FB2" w:rsidRDefault="00B72FB2" w:rsidP="00B72FB2">
      <w:r>
        <w:t>Voldoet u, of bent u in het bezit van de volgende certificaten</w:t>
      </w:r>
      <w:r w:rsidR="00F655D1">
        <w:t>?</w:t>
      </w:r>
      <w:r w:rsidR="00A96FAE" w:rsidRPr="00A96FAE">
        <w:t xml:space="preserve"> </w:t>
      </w:r>
      <w:r w:rsidR="00A96FAE">
        <w:t xml:space="preserve"> Zo niet, bent u bereid deze </w:t>
      </w:r>
      <w:r w:rsidR="000228C4">
        <w:t xml:space="preserve">te </w:t>
      </w:r>
      <w:r w:rsidR="00A96FAE">
        <w:t>behalen en zo ja, binnen welke termijn?</w:t>
      </w:r>
    </w:p>
    <w:p w14:paraId="26128199" w14:textId="647161A6" w:rsidR="002D4AAB" w:rsidRDefault="00C46DAD" w:rsidP="002D4AAB">
      <w:pPr>
        <w:pStyle w:val="Lijstalinea"/>
        <w:numPr>
          <w:ilvl w:val="0"/>
          <w:numId w:val="30"/>
        </w:numPr>
      </w:pPr>
      <w:r w:rsidRPr="003A4DB7">
        <w:t>ISO 9001:2015 certificaat</w:t>
      </w:r>
    </w:p>
    <w:p w14:paraId="6CBC1137" w14:textId="558AD0B5" w:rsidR="002D4AAB" w:rsidRPr="003A4DB7" w:rsidRDefault="002D4AAB" w:rsidP="002D4AAB">
      <w:r w:rsidRPr="002D4AAB">
        <w:t>Antwoord:</w:t>
      </w:r>
    </w:p>
    <w:p w14:paraId="08131BCA" w14:textId="56E7F332" w:rsidR="00C46DAD" w:rsidRDefault="00C46DAD" w:rsidP="0094581B">
      <w:pPr>
        <w:pStyle w:val="Lijstalinea"/>
        <w:numPr>
          <w:ilvl w:val="0"/>
          <w:numId w:val="30"/>
        </w:numPr>
      </w:pPr>
      <w:r w:rsidRPr="003A4DB7">
        <w:t>ISO 14001:2015 certificaat</w:t>
      </w:r>
    </w:p>
    <w:p w14:paraId="1B69A54D" w14:textId="2BABE7F5" w:rsidR="002D4AAB" w:rsidRPr="003A4DB7" w:rsidRDefault="002D4AAB" w:rsidP="002D4AAB">
      <w:r w:rsidRPr="002D4AAB">
        <w:t>Antwoord:</w:t>
      </w:r>
    </w:p>
    <w:p w14:paraId="601DD771" w14:textId="713AB7AA" w:rsidR="00C46DAD" w:rsidRDefault="00C46DAD" w:rsidP="0094581B">
      <w:pPr>
        <w:pStyle w:val="Lijstalinea"/>
        <w:numPr>
          <w:ilvl w:val="0"/>
          <w:numId w:val="30"/>
        </w:numPr>
        <w:rPr>
          <w:lang w:val="en-US"/>
        </w:rPr>
      </w:pPr>
      <w:r w:rsidRPr="002D4AAB">
        <w:rPr>
          <w:lang w:val="en-US"/>
        </w:rPr>
        <w:t>VCA* of VCA** certificaat of OHSAS18001</w:t>
      </w:r>
    </w:p>
    <w:p w14:paraId="74A4E0A7" w14:textId="535E814D" w:rsidR="002D4AAB" w:rsidRPr="002D4AAB" w:rsidRDefault="002D4AAB" w:rsidP="002D4AAB">
      <w:pPr>
        <w:rPr>
          <w:lang w:val="en-US"/>
        </w:rPr>
      </w:pPr>
      <w:r w:rsidRPr="002D4AAB">
        <w:rPr>
          <w:lang w:val="en-US"/>
        </w:rPr>
        <w:t>Antwoord:</w:t>
      </w:r>
    </w:p>
    <w:p w14:paraId="4C1DEDDE" w14:textId="3AB995F8" w:rsidR="00C46DAD" w:rsidRDefault="008E755C" w:rsidP="0094581B">
      <w:pPr>
        <w:pStyle w:val="Lijstalinea"/>
        <w:numPr>
          <w:ilvl w:val="0"/>
          <w:numId w:val="30"/>
        </w:numPr>
      </w:pPr>
      <w:r w:rsidRPr="003A4DB7">
        <w:t>CO2-</w:t>
      </w:r>
      <w:r w:rsidR="00C46DAD" w:rsidRPr="003A4DB7">
        <w:t>prestatieladder</w:t>
      </w:r>
    </w:p>
    <w:p w14:paraId="7CBB1139" w14:textId="2C864B80" w:rsidR="002D4AAB" w:rsidRDefault="002D4AAB" w:rsidP="002D4AAB">
      <w:r w:rsidRPr="002D4AAB">
        <w:t>Antwoord:</w:t>
      </w:r>
    </w:p>
    <w:p w14:paraId="26B0BE0A" w14:textId="525164BD" w:rsidR="00A96FAE" w:rsidRDefault="00A96FAE" w:rsidP="0094581B">
      <w:pPr>
        <w:pStyle w:val="Lijstalinea"/>
        <w:numPr>
          <w:ilvl w:val="0"/>
          <w:numId w:val="30"/>
        </w:numPr>
      </w:pPr>
      <w:r>
        <w:t>Overige relevante certificaten</w:t>
      </w:r>
    </w:p>
    <w:p w14:paraId="17928632" w14:textId="5C8A24B2" w:rsidR="002D4AAB" w:rsidRPr="003A4DB7" w:rsidRDefault="002D4AAB" w:rsidP="002D4AAB">
      <w:r w:rsidRPr="002D4AAB">
        <w:t>Antwoord:</w:t>
      </w:r>
    </w:p>
    <w:p w14:paraId="003FD9EF" w14:textId="77777777" w:rsidR="00A81A52" w:rsidRPr="00836D9E" w:rsidRDefault="00A81A52" w:rsidP="003121A6">
      <w:pPr>
        <w:pStyle w:val="Kop2"/>
      </w:pPr>
      <w:bookmarkStart w:id="23" w:name="_Toc44432503"/>
      <w:r w:rsidRPr="00836D9E">
        <w:t>Risico</w:t>
      </w:r>
      <w:bookmarkEnd w:id="21"/>
      <w:r w:rsidR="00836D9E">
        <w:t>beheersing</w:t>
      </w:r>
      <w:bookmarkEnd w:id="23"/>
    </w:p>
    <w:p w14:paraId="2C98521C" w14:textId="134187EC" w:rsidR="008408B8" w:rsidRDefault="00C46DAD" w:rsidP="0094581B">
      <w:pPr>
        <w:pStyle w:val="Lijstalinea"/>
        <w:numPr>
          <w:ilvl w:val="0"/>
          <w:numId w:val="30"/>
        </w:numPr>
        <w:rPr>
          <w:rFonts w:eastAsia="Arial Unicode MS"/>
          <w:szCs w:val="18"/>
          <w:u w:color="000000"/>
        </w:rPr>
      </w:pPr>
      <w:bookmarkStart w:id="24" w:name="_Toc532391164"/>
      <w:bookmarkStart w:id="25" w:name="_Toc531946898"/>
      <w:r w:rsidRPr="00904994">
        <w:rPr>
          <w:rFonts w:eastAsia="Arial Unicode MS"/>
          <w:szCs w:val="18"/>
          <w:u w:color="000000"/>
        </w:rPr>
        <w:t>Welke risico’s voorziet u</w:t>
      </w:r>
      <w:r w:rsidR="00E940F9" w:rsidRPr="00904994">
        <w:rPr>
          <w:rFonts w:eastAsia="Arial Unicode MS"/>
          <w:szCs w:val="18"/>
          <w:u w:color="000000"/>
        </w:rPr>
        <w:t xml:space="preserve"> </w:t>
      </w:r>
      <w:r w:rsidR="00A96FAE" w:rsidRPr="00904994">
        <w:rPr>
          <w:rFonts w:eastAsia="Arial Unicode MS"/>
          <w:szCs w:val="18"/>
          <w:u w:color="000000"/>
        </w:rPr>
        <w:t xml:space="preserve">voor uw proces en bedrijfsvoering </w:t>
      </w:r>
      <w:r w:rsidR="00E940F9" w:rsidRPr="00904994">
        <w:rPr>
          <w:rFonts w:eastAsia="Arial Unicode MS"/>
          <w:szCs w:val="18"/>
          <w:u w:color="000000"/>
        </w:rPr>
        <w:t xml:space="preserve">op basis van de huidige informatie? </w:t>
      </w:r>
    </w:p>
    <w:p w14:paraId="54081371" w14:textId="731EC533" w:rsidR="002D4AAB" w:rsidRPr="002D4AAB" w:rsidRDefault="002D4AAB" w:rsidP="002D4AAB">
      <w:pPr>
        <w:rPr>
          <w:rFonts w:eastAsia="Arial Unicode MS"/>
          <w:szCs w:val="18"/>
          <w:u w:color="000000"/>
        </w:rPr>
      </w:pPr>
      <w:r w:rsidRPr="002D4AAB">
        <w:rPr>
          <w:rFonts w:eastAsia="Arial Unicode MS"/>
          <w:szCs w:val="18"/>
          <w:u w:color="000000"/>
        </w:rPr>
        <w:t>Antwoord:</w:t>
      </w:r>
    </w:p>
    <w:p w14:paraId="1541D926" w14:textId="10E82C8C" w:rsidR="00A81A52" w:rsidRPr="00836D9E" w:rsidRDefault="00836D9E" w:rsidP="003121A6">
      <w:pPr>
        <w:pStyle w:val="Kop2"/>
      </w:pPr>
      <w:bookmarkStart w:id="26" w:name="_Toc159246"/>
      <w:bookmarkStart w:id="27" w:name="_Toc44432504"/>
      <w:r>
        <w:t>Suggesties en o</w:t>
      </w:r>
      <w:r w:rsidR="00A81A52" w:rsidRPr="00836D9E">
        <w:t>verige aandachtspunten</w:t>
      </w:r>
      <w:bookmarkEnd w:id="24"/>
      <w:bookmarkEnd w:id="25"/>
      <w:bookmarkEnd w:id="26"/>
      <w:bookmarkEnd w:id="27"/>
    </w:p>
    <w:p w14:paraId="1A343D35" w14:textId="53A78EF5" w:rsidR="00D42059" w:rsidRDefault="00D77956" w:rsidP="0094581B">
      <w:pPr>
        <w:pStyle w:val="Lijstalinea"/>
        <w:numPr>
          <w:ilvl w:val="0"/>
          <w:numId w:val="30"/>
        </w:numPr>
        <w:rPr>
          <w:rFonts w:eastAsia="Arial Unicode MS"/>
          <w:szCs w:val="18"/>
          <w:u w:color="000000"/>
        </w:rPr>
      </w:pPr>
      <w:r w:rsidRPr="00BA1471">
        <w:rPr>
          <w:rFonts w:eastAsia="Arial Unicode MS"/>
          <w:szCs w:val="18"/>
          <w:u w:color="000000"/>
        </w:rPr>
        <w:t xml:space="preserve">In het antwoordformulier is ruimte opgenomen om aandachtspunten te noteren die u </w:t>
      </w:r>
      <w:r>
        <w:rPr>
          <w:rFonts w:eastAsia="Arial Unicode MS"/>
          <w:szCs w:val="18"/>
          <w:u w:color="000000"/>
        </w:rPr>
        <w:t>aan de gemeente wilt</w:t>
      </w:r>
      <w:r w:rsidRPr="00BA1471">
        <w:rPr>
          <w:rFonts w:eastAsia="Arial Unicode MS"/>
          <w:szCs w:val="18"/>
          <w:u w:color="000000"/>
        </w:rPr>
        <w:t xml:space="preserve"> meegeven ten aanzien van deze aanbesteding.</w:t>
      </w:r>
      <w:bookmarkEnd w:id="0"/>
      <w:bookmarkEnd w:id="1"/>
      <w:bookmarkEnd w:id="2"/>
      <w:bookmarkEnd w:id="3"/>
    </w:p>
    <w:p w14:paraId="5E242618" w14:textId="4E144806" w:rsidR="002D4AAB" w:rsidRPr="002D4AAB" w:rsidRDefault="002D4AAB" w:rsidP="002D4AAB">
      <w:pPr>
        <w:rPr>
          <w:rFonts w:eastAsia="Arial Unicode MS"/>
          <w:szCs w:val="18"/>
          <w:u w:color="000000"/>
        </w:rPr>
      </w:pPr>
      <w:r w:rsidRPr="002D4AAB">
        <w:rPr>
          <w:rFonts w:eastAsia="Arial Unicode MS"/>
          <w:szCs w:val="18"/>
          <w:u w:color="000000"/>
        </w:rPr>
        <w:t>Antwoord:</w:t>
      </w:r>
    </w:p>
    <w:p w14:paraId="3C7F0939" w14:textId="521D4365" w:rsidR="00956C9B" w:rsidRDefault="00956C9B" w:rsidP="0094581B">
      <w:pPr>
        <w:pStyle w:val="Lijstalinea"/>
        <w:numPr>
          <w:ilvl w:val="0"/>
          <w:numId w:val="30"/>
        </w:numPr>
        <w:rPr>
          <w:rFonts w:eastAsia="Arial Unicode MS"/>
          <w:szCs w:val="18"/>
          <w:u w:color="000000"/>
        </w:rPr>
      </w:pPr>
      <w:r>
        <w:rPr>
          <w:rFonts w:eastAsia="Arial Unicode MS"/>
          <w:szCs w:val="18"/>
          <w:u w:color="000000"/>
        </w:rPr>
        <w:t>Zijn er nog vragen of antwoorden die u de gemeente mee wilt geven die niet aan bod zijn gekomen?</w:t>
      </w:r>
      <w:bookmarkStart w:id="28" w:name="_GoBack"/>
      <w:bookmarkEnd w:id="28"/>
    </w:p>
    <w:p w14:paraId="47AF6B82" w14:textId="3370820F" w:rsidR="002D4AAB" w:rsidRPr="002D4AAB" w:rsidRDefault="002D4AAB" w:rsidP="002D4AAB">
      <w:pPr>
        <w:rPr>
          <w:rFonts w:eastAsia="Arial Unicode MS"/>
          <w:szCs w:val="18"/>
          <w:u w:color="000000"/>
        </w:rPr>
      </w:pPr>
      <w:r w:rsidRPr="002D4AAB">
        <w:rPr>
          <w:rFonts w:eastAsia="Arial Unicode MS"/>
          <w:szCs w:val="18"/>
          <w:u w:color="000000"/>
        </w:rPr>
        <w:t>Antwoord:</w:t>
      </w:r>
    </w:p>
    <w:sectPr w:rsidR="002D4AAB" w:rsidRPr="002D4AAB" w:rsidSect="00D77956">
      <w:headerReference w:type="default" r:id="rId8"/>
      <w:footerReference w:type="even" r:id="rId9"/>
      <w:footerReference w:type="default" r:id="rId10"/>
      <w:pgSz w:w="11906" w:h="16838"/>
      <w:pgMar w:top="1418" w:right="1440" w:bottom="1418" w:left="1418" w:header="17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D293C" w14:textId="77777777" w:rsidR="00FD13A4" w:rsidRDefault="00FD13A4" w:rsidP="00BA2DBD">
      <w:r>
        <w:separator/>
      </w:r>
    </w:p>
  </w:endnote>
  <w:endnote w:type="continuationSeparator" w:id="0">
    <w:p w14:paraId="41F6C4E2" w14:textId="77777777" w:rsidR="00FD13A4" w:rsidRDefault="00FD13A4" w:rsidP="00BA2DBD">
      <w:r>
        <w:continuationSeparator/>
      </w:r>
    </w:p>
  </w:endnote>
  <w:endnote w:type="continuationNotice" w:id="1">
    <w:p w14:paraId="1D5D4A08" w14:textId="77777777" w:rsidR="00FD13A4" w:rsidRDefault="00FD13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EC849" w14:textId="77777777" w:rsidR="00D926FD" w:rsidRDefault="00D926FD" w:rsidP="00BA2DBD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17671EA" w14:textId="77777777" w:rsidR="00D926FD" w:rsidRDefault="00D926FD" w:rsidP="00BA2DB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FC7C3" w14:textId="7B0007E8" w:rsidR="00D926FD" w:rsidRPr="003F358D" w:rsidRDefault="00D926FD" w:rsidP="00BA2DBD">
    <w:pPr>
      <w:pStyle w:val="Voettekst"/>
      <w:rPr>
        <w:rStyle w:val="Paginanummer"/>
        <w:sz w:val="16"/>
        <w:szCs w:val="16"/>
      </w:rPr>
    </w:pPr>
    <w:r w:rsidRPr="003F358D">
      <w:rPr>
        <w:rStyle w:val="Paginanummer"/>
        <w:sz w:val="16"/>
        <w:szCs w:val="16"/>
      </w:rPr>
      <w:fldChar w:fldCharType="begin"/>
    </w:r>
    <w:r w:rsidRPr="003F358D">
      <w:rPr>
        <w:rStyle w:val="Paginanummer"/>
        <w:sz w:val="16"/>
        <w:szCs w:val="16"/>
      </w:rPr>
      <w:instrText xml:space="preserve">PAGE  </w:instrText>
    </w:r>
    <w:r w:rsidRPr="003F358D">
      <w:rPr>
        <w:rStyle w:val="Paginanummer"/>
        <w:sz w:val="16"/>
        <w:szCs w:val="16"/>
      </w:rPr>
      <w:fldChar w:fldCharType="separate"/>
    </w:r>
    <w:r w:rsidR="002D4AAB">
      <w:rPr>
        <w:rStyle w:val="Paginanummer"/>
        <w:noProof/>
        <w:sz w:val="16"/>
        <w:szCs w:val="16"/>
      </w:rPr>
      <w:t>2</w:t>
    </w:r>
    <w:r w:rsidRPr="003F358D">
      <w:rPr>
        <w:rStyle w:val="Paginanummer"/>
        <w:sz w:val="16"/>
        <w:szCs w:val="16"/>
      </w:rPr>
      <w:fldChar w:fldCharType="end"/>
    </w:r>
  </w:p>
  <w:p w14:paraId="64DF81A4" w14:textId="2F0D3ADC" w:rsidR="00D926FD" w:rsidRDefault="002D4AAB" w:rsidP="00BA2DBD">
    <w:pPr>
      <w:pStyle w:val="Voettekst"/>
    </w:pPr>
    <w:r>
      <w:t>Antwoordformulier m</w:t>
    </w:r>
    <w:r w:rsidR="00D926FD">
      <w:t xml:space="preserve">arktconsultatie verwerking luiers en incontinentiemateriaal </w:t>
    </w:r>
    <w:r w:rsidR="00D926FD">
      <w:tab/>
    </w:r>
    <w:r w:rsidR="00D926FD" w:rsidRPr="00C932E8">
      <w:t>AI20</w:t>
    </w:r>
    <w:r w:rsidR="00C932E8" w:rsidRPr="00C932E8">
      <w:t>20</w:t>
    </w:r>
    <w:r w:rsidR="00D926FD" w:rsidRPr="00C932E8">
      <w:t>-0</w:t>
    </w:r>
    <w:r w:rsidR="00C932E8" w:rsidRPr="00C932E8">
      <w:t>1</w:t>
    </w:r>
    <w:r w:rsidR="00D926FD" w:rsidRPr="00C932E8">
      <w:t>6</w:t>
    </w:r>
    <w:r w:rsidR="00C932E8" w:rsidRPr="00C932E8">
      <w:t>3</w:t>
    </w:r>
    <w:r w:rsidR="00D926FD" w:rsidRPr="003F358D">
      <w:tab/>
    </w:r>
    <w:r w:rsidR="00D926FD" w:rsidRPr="003F358D">
      <w:tab/>
    </w:r>
  </w:p>
  <w:p w14:paraId="6D7D6FE1" w14:textId="77777777" w:rsidR="00D926FD" w:rsidRPr="003F358D" w:rsidRDefault="00D926FD" w:rsidP="00BA2DB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0C7EE" w14:textId="77777777" w:rsidR="00FD13A4" w:rsidRDefault="00FD13A4" w:rsidP="00BA2DBD">
      <w:r>
        <w:separator/>
      </w:r>
    </w:p>
  </w:footnote>
  <w:footnote w:type="continuationSeparator" w:id="0">
    <w:p w14:paraId="30DDD0EB" w14:textId="77777777" w:rsidR="00FD13A4" w:rsidRDefault="00FD13A4" w:rsidP="00BA2DBD">
      <w:r>
        <w:continuationSeparator/>
      </w:r>
    </w:p>
  </w:footnote>
  <w:footnote w:type="continuationNotice" w:id="1">
    <w:p w14:paraId="6BA76A5E" w14:textId="77777777" w:rsidR="00FD13A4" w:rsidRDefault="00FD13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63673" w14:textId="77777777" w:rsidR="00D926FD" w:rsidRDefault="00D926FD" w:rsidP="00BA2DBD">
    <w:r>
      <w:rPr>
        <w:noProof/>
      </w:rPr>
      <w:drawing>
        <wp:anchor distT="0" distB="0" distL="114300" distR="114300" simplePos="0" relativeHeight="251659264" behindDoc="1" locked="0" layoutInCell="1" allowOverlap="1" wp14:anchorId="2706ACD1" wp14:editId="4620A3B8">
          <wp:simplePos x="0" y="0"/>
          <wp:positionH relativeFrom="page">
            <wp:posOffset>604299</wp:posOffset>
          </wp:positionH>
          <wp:positionV relativeFrom="page">
            <wp:posOffset>437323</wp:posOffset>
          </wp:positionV>
          <wp:extent cx="1177200" cy="885600"/>
          <wp:effectExtent l="0" t="0" r="4445" b="0"/>
          <wp:wrapNone/>
          <wp:docPr id="1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00" cy="88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1504"/>
    <w:multiLevelType w:val="hybridMultilevel"/>
    <w:tmpl w:val="F9583D00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CC551C"/>
    <w:multiLevelType w:val="hybridMultilevel"/>
    <w:tmpl w:val="DA92AE04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56986C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418FDA8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9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45943"/>
    <w:multiLevelType w:val="hybridMultilevel"/>
    <w:tmpl w:val="6526DBCA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09215FEF"/>
    <w:multiLevelType w:val="hybridMultilevel"/>
    <w:tmpl w:val="7C565CBA"/>
    <w:lvl w:ilvl="0" w:tplc="75025864">
      <w:numFmt w:val="bullet"/>
      <w:lvlText w:val="-"/>
      <w:lvlJc w:val="left"/>
      <w:pPr>
        <w:ind w:left="1097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4" w15:restartNumberingAfterBreak="0">
    <w:nsid w:val="0B8F3157"/>
    <w:multiLevelType w:val="hybridMultilevel"/>
    <w:tmpl w:val="40AA2D92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0D43DF"/>
    <w:multiLevelType w:val="hybridMultilevel"/>
    <w:tmpl w:val="49CA62A6"/>
    <w:lvl w:ilvl="0" w:tplc="830E344A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6" w15:restartNumberingAfterBreak="0">
    <w:nsid w:val="177940C7"/>
    <w:multiLevelType w:val="hybridMultilevel"/>
    <w:tmpl w:val="FB22CBDE"/>
    <w:lvl w:ilvl="0" w:tplc="8B7C8F2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7" w15:restartNumberingAfterBreak="0">
    <w:nsid w:val="19120832"/>
    <w:multiLevelType w:val="hybridMultilevel"/>
    <w:tmpl w:val="3EF8308A"/>
    <w:lvl w:ilvl="0" w:tplc="0413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5B4E56CC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 w:val="0"/>
        <w:i/>
        <w:sz w:val="18"/>
        <w:szCs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25F444E"/>
    <w:multiLevelType w:val="hybridMultilevel"/>
    <w:tmpl w:val="36B65F90"/>
    <w:lvl w:ilvl="0" w:tplc="04130005">
      <w:start w:val="1"/>
      <w:numFmt w:val="bullet"/>
      <w:pStyle w:val="contractkop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B0AC0"/>
    <w:multiLevelType w:val="multilevel"/>
    <w:tmpl w:val="FB06C284"/>
    <w:lvl w:ilvl="0">
      <w:start w:val="1"/>
      <w:numFmt w:val="decimal"/>
      <w:lvlText w:val="%1."/>
      <w:lvlJc w:val="left"/>
      <w:pPr>
        <w:tabs>
          <w:tab w:val="num" w:pos="708"/>
        </w:tabs>
        <w:ind w:left="708" w:firstLine="0"/>
      </w:pPr>
      <w:rPr>
        <w:rFonts w:ascii="Century Gothic" w:eastAsia="Arial Unicode MS" w:hAnsi="Century Gothic" w:cs="Times New Roman" w:hint="default"/>
        <w:position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30"/>
        </w:tabs>
        <w:ind w:left="130" w:firstLine="360"/>
      </w:pPr>
      <w:rPr>
        <w:rFonts w:hint="default"/>
        <w:position w:val="0"/>
        <w:sz w:val="18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708" w:firstLine="720"/>
      </w:pPr>
      <w:rPr>
        <w:rFonts w:ascii="Century Gothic" w:eastAsia="Arial Unicode MS" w:hAnsi="Century Gothic" w:cs="Times New Roman" w:hint="default"/>
        <w:position w:val="0"/>
        <w:sz w:val="18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 w:firstLine="1080"/>
      </w:pPr>
      <w:rPr>
        <w:rFonts w:ascii="Century Gothic" w:eastAsia="Arial Unicode MS" w:hAnsi="Century Gothic" w:cs="Times New Roman" w:hint="default"/>
        <w:position w:val="0"/>
        <w:sz w:val="18"/>
      </w:rPr>
    </w:lvl>
    <w:lvl w:ilvl="4">
      <w:start w:val="1"/>
      <w:numFmt w:val="decimal"/>
      <w:lvlText w:val="%5."/>
      <w:lvlJc w:val="left"/>
      <w:pPr>
        <w:tabs>
          <w:tab w:val="num" w:pos="708"/>
        </w:tabs>
        <w:ind w:left="708" w:firstLine="1440"/>
      </w:pPr>
      <w:rPr>
        <w:rFonts w:ascii="Helvetica" w:eastAsia="Arial Unicode MS" w:hAnsi="Helvetica" w:cs="Times New Roman" w:hint="default"/>
        <w:position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708"/>
        </w:tabs>
        <w:ind w:left="708" w:firstLine="1800"/>
      </w:pPr>
      <w:rPr>
        <w:rFonts w:ascii="Helvetica" w:eastAsia="Arial Unicode MS" w:hAnsi="Helvetica" w:cs="Times New Roman" w:hint="default"/>
        <w:position w:val="0"/>
        <w:sz w:val="20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708" w:firstLine="2160"/>
      </w:pPr>
      <w:rPr>
        <w:rFonts w:ascii="Helvetica" w:eastAsia="Arial Unicode MS" w:hAnsi="Helvetica" w:cs="Times New Roman" w:hint="default"/>
        <w:position w:val="0"/>
        <w:sz w:val="20"/>
      </w:rPr>
    </w:lvl>
    <w:lvl w:ilvl="7">
      <w:start w:val="1"/>
      <w:numFmt w:val="decimal"/>
      <w:lvlText w:val="%8."/>
      <w:lvlJc w:val="left"/>
      <w:pPr>
        <w:tabs>
          <w:tab w:val="num" w:pos="708"/>
        </w:tabs>
        <w:ind w:left="708" w:firstLine="2520"/>
      </w:pPr>
      <w:rPr>
        <w:rFonts w:ascii="Helvetica" w:eastAsia="Arial Unicode MS" w:hAnsi="Helvetica" w:cs="Times New Roman" w:hint="default"/>
        <w:position w:val="0"/>
        <w:sz w:val="20"/>
      </w:rPr>
    </w:lvl>
    <w:lvl w:ilvl="8">
      <w:start w:val="1"/>
      <w:numFmt w:val="decimal"/>
      <w:lvlText w:val="%9."/>
      <w:lvlJc w:val="left"/>
      <w:pPr>
        <w:tabs>
          <w:tab w:val="num" w:pos="708"/>
        </w:tabs>
        <w:ind w:left="708" w:firstLine="2880"/>
      </w:pPr>
      <w:rPr>
        <w:rFonts w:ascii="Helvetica" w:eastAsia="Arial Unicode MS" w:hAnsi="Helvetica" w:cs="Times New Roman" w:hint="default"/>
        <w:position w:val="0"/>
        <w:sz w:val="20"/>
      </w:rPr>
    </w:lvl>
  </w:abstractNum>
  <w:abstractNum w:abstractNumId="11" w15:restartNumberingAfterBreak="0">
    <w:nsid w:val="24D37E5C"/>
    <w:multiLevelType w:val="hybridMultilevel"/>
    <w:tmpl w:val="C104476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3E6730"/>
    <w:multiLevelType w:val="hybridMultilevel"/>
    <w:tmpl w:val="D2DA9062"/>
    <w:lvl w:ilvl="0" w:tplc="30488046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D50E8"/>
    <w:multiLevelType w:val="hybridMultilevel"/>
    <w:tmpl w:val="4B6E1CBA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4" w15:restartNumberingAfterBreak="0">
    <w:nsid w:val="33CD0805"/>
    <w:multiLevelType w:val="hybridMultilevel"/>
    <w:tmpl w:val="B1E2D09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4044116"/>
    <w:multiLevelType w:val="hybridMultilevel"/>
    <w:tmpl w:val="EC56532C"/>
    <w:lvl w:ilvl="0" w:tplc="0413000F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6" w15:restartNumberingAfterBreak="0">
    <w:nsid w:val="382228F0"/>
    <w:multiLevelType w:val="hybridMultilevel"/>
    <w:tmpl w:val="590A50E8"/>
    <w:lvl w:ilvl="0" w:tplc="0413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 w15:restartNumberingAfterBreak="0">
    <w:nsid w:val="3AFB7B5B"/>
    <w:multiLevelType w:val="hybridMultilevel"/>
    <w:tmpl w:val="43AEC4B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1161B88"/>
    <w:multiLevelType w:val="hybridMultilevel"/>
    <w:tmpl w:val="3BB05BFE"/>
    <w:lvl w:ilvl="0" w:tplc="AB705F7A">
      <w:numFmt w:val="bullet"/>
      <w:lvlText w:val="-"/>
      <w:lvlJc w:val="left"/>
      <w:pPr>
        <w:ind w:left="1097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9" w15:restartNumberingAfterBreak="0">
    <w:nsid w:val="47A128E2"/>
    <w:multiLevelType w:val="multilevel"/>
    <w:tmpl w:val="4AE22F66"/>
    <w:lvl w:ilvl="0">
      <w:start w:val="1"/>
      <w:numFmt w:val="decimal"/>
      <w:pStyle w:val="kopgenummerd"/>
      <w:lvlText w:val="%1"/>
      <w:lvlJc w:val="left"/>
      <w:pPr>
        <w:tabs>
          <w:tab w:val="num" w:pos="624"/>
        </w:tabs>
        <w:ind w:left="0" w:hanging="567"/>
      </w:pPr>
      <w:rPr>
        <w:rFonts w:ascii="Arial" w:hAnsi="Arial" w:hint="default"/>
        <w:b/>
        <w:i w:val="0"/>
        <w:color w:val="0000FF"/>
        <w:sz w:val="22"/>
        <w:szCs w:val="22"/>
      </w:rPr>
    </w:lvl>
    <w:lvl w:ilvl="1">
      <w:start w:val="1"/>
      <w:numFmt w:val="decimal"/>
      <w:pStyle w:val="subkopgenummerd"/>
      <w:lvlText w:val="%1.%2"/>
      <w:lvlJc w:val="left"/>
      <w:pPr>
        <w:tabs>
          <w:tab w:val="num" w:pos="57"/>
        </w:tabs>
        <w:ind w:left="0" w:hanging="56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81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3176"/>
        </w:tabs>
        <w:ind w:left="3176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90"/>
        </w:tabs>
        <w:ind w:left="3290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3"/>
        </w:tabs>
        <w:ind w:left="3403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6"/>
        </w:tabs>
        <w:ind w:left="3516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3630"/>
        </w:tabs>
        <w:ind w:left="3630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43"/>
        </w:tabs>
        <w:ind w:left="3743" w:hanging="1474"/>
      </w:pPr>
      <w:rPr>
        <w:rFonts w:hint="default"/>
      </w:rPr>
    </w:lvl>
  </w:abstractNum>
  <w:abstractNum w:abstractNumId="20" w15:restartNumberingAfterBreak="0">
    <w:nsid w:val="4E556326"/>
    <w:multiLevelType w:val="hybridMultilevel"/>
    <w:tmpl w:val="AF5E16AE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50CB3389"/>
    <w:multiLevelType w:val="hybridMultilevel"/>
    <w:tmpl w:val="9DA66FFC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2" w15:restartNumberingAfterBreak="0">
    <w:nsid w:val="51D112E6"/>
    <w:multiLevelType w:val="singleLevel"/>
    <w:tmpl w:val="2598AF28"/>
    <w:lvl w:ilvl="0">
      <w:start w:val="1"/>
      <w:numFmt w:val="bullet"/>
      <w:pStyle w:val="opsommetblokjes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</w:abstractNum>
  <w:abstractNum w:abstractNumId="23" w15:restartNumberingAfterBreak="0">
    <w:nsid w:val="530F2E06"/>
    <w:multiLevelType w:val="hybridMultilevel"/>
    <w:tmpl w:val="A02C2F4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5950C66"/>
    <w:multiLevelType w:val="multilevel"/>
    <w:tmpl w:val="FB06C284"/>
    <w:lvl w:ilvl="0">
      <w:start w:val="1"/>
      <w:numFmt w:val="decimal"/>
      <w:lvlText w:val="%1."/>
      <w:lvlJc w:val="left"/>
      <w:pPr>
        <w:tabs>
          <w:tab w:val="num" w:pos="708"/>
        </w:tabs>
        <w:ind w:left="708" w:firstLine="0"/>
      </w:pPr>
      <w:rPr>
        <w:rFonts w:ascii="Century Gothic" w:eastAsia="Arial Unicode MS" w:hAnsi="Century Gothic" w:cs="Times New Roman" w:hint="default"/>
        <w:position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30"/>
        </w:tabs>
        <w:ind w:left="130" w:firstLine="360"/>
      </w:pPr>
      <w:rPr>
        <w:rFonts w:hint="default"/>
        <w:position w:val="0"/>
        <w:sz w:val="18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708" w:firstLine="720"/>
      </w:pPr>
      <w:rPr>
        <w:rFonts w:ascii="Century Gothic" w:eastAsia="Arial Unicode MS" w:hAnsi="Century Gothic" w:cs="Times New Roman" w:hint="default"/>
        <w:position w:val="0"/>
        <w:sz w:val="18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 w:firstLine="1080"/>
      </w:pPr>
      <w:rPr>
        <w:rFonts w:ascii="Century Gothic" w:eastAsia="Arial Unicode MS" w:hAnsi="Century Gothic" w:cs="Times New Roman" w:hint="default"/>
        <w:position w:val="0"/>
        <w:sz w:val="18"/>
      </w:rPr>
    </w:lvl>
    <w:lvl w:ilvl="4">
      <w:start w:val="1"/>
      <w:numFmt w:val="decimal"/>
      <w:lvlText w:val="%5."/>
      <w:lvlJc w:val="left"/>
      <w:pPr>
        <w:tabs>
          <w:tab w:val="num" w:pos="708"/>
        </w:tabs>
        <w:ind w:left="708" w:firstLine="1440"/>
      </w:pPr>
      <w:rPr>
        <w:rFonts w:ascii="Helvetica" w:eastAsia="Arial Unicode MS" w:hAnsi="Helvetica" w:cs="Times New Roman" w:hint="default"/>
        <w:position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708"/>
        </w:tabs>
        <w:ind w:left="708" w:firstLine="1800"/>
      </w:pPr>
      <w:rPr>
        <w:rFonts w:ascii="Helvetica" w:eastAsia="Arial Unicode MS" w:hAnsi="Helvetica" w:cs="Times New Roman" w:hint="default"/>
        <w:position w:val="0"/>
        <w:sz w:val="20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708" w:firstLine="2160"/>
      </w:pPr>
      <w:rPr>
        <w:rFonts w:ascii="Helvetica" w:eastAsia="Arial Unicode MS" w:hAnsi="Helvetica" w:cs="Times New Roman" w:hint="default"/>
        <w:position w:val="0"/>
        <w:sz w:val="20"/>
      </w:rPr>
    </w:lvl>
    <w:lvl w:ilvl="7">
      <w:start w:val="1"/>
      <w:numFmt w:val="decimal"/>
      <w:lvlText w:val="%8."/>
      <w:lvlJc w:val="left"/>
      <w:pPr>
        <w:tabs>
          <w:tab w:val="num" w:pos="708"/>
        </w:tabs>
        <w:ind w:left="708" w:firstLine="2520"/>
      </w:pPr>
      <w:rPr>
        <w:rFonts w:ascii="Helvetica" w:eastAsia="Arial Unicode MS" w:hAnsi="Helvetica" w:cs="Times New Roman" w:hint="default"/>
        <w:position w:val="0"/>
        <w:sz w:val="20"/>
      </w:rPr>
    </w:lvl>
    <w:lvl w:ilvl="8">
      <w:start w:val="1"/>
      <w:numFmt w:val="decimal"/>
      <w:lvlText w:val="%9."/>
      <w:lvlJc w:val="left"/>
      <w:pPr>
        <w:tabs>
          <w:tab w:val="num" w:pos="708"/>
        </w:tabs>
        <w:ind w:left="708" w:firstLine="2880"/>
      </w:pPr>
      <w:rPr>
        <w:rFonts w:ascii="Helvetica" w:eastAsia="Arial Unicode MS" w:hAnsi="Helvetica" w:cs="Times New Roman" w:hint="default"/>
        <w:position w:val="0"/>
        <w:sz w:val="20"/>
      </w:rPr>
    </w:lvl>
  </w:abstractNum>
  <w:abstractNum w:abstractNumId="25" w15:restartNumberingAfterBreak="0">
    <w:nsid w:val="5E053993"/>
    <w:multiLevelType w:val="hybridMultilevel"/>
    <w:tmpl w:val="8D3470A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0E4D1FE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D70D45"/>
    <w:multiLevelType w:val="hybridMultilevel"/>
    <w:tmpl w:val="645CA81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08403D3"/>
    <w:multiLevelType w:val="hybridMultilevel"/>
    <w:tmpl w:val="28468AFE"/>
    <w:lvl w:ilvl="0" w:tplc="192625B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44A0F"/>
    <w:multiLevelType w:val="hybridMultilevel"/>
    <w:tmpl w:val="D2581EB0"/>
    <w:lvl w:ilvl="0" w:tplc="040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9" w15:restartNumberingAfterBreak="0">
    <w:nsid w:val="6D397696"/>
    <w:multiLevelType w:val="hybridMultilevel"/>
    <w:tmpl w:val="FB28B43E"/>
    <w:lvl w:ilvl="0" w:tplc="EA320BA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0" w15:restartNumberingAfterBreak="0">
    <w:nsid w:val="6F0305EB"/>
    <w:multiLevelType w:val="hybridMultilevel"/>
    <w:tmpl w:val="5CEC3902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1" w15:restartNumberingAfterBreak="0">
    <w:nsid w:val="76A8526A"/>
    <w:multiLevelType w:val="hybridMultilevel"/>
    <w:tmpl w:val="26444B9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8496964"/>
    <w:multiLevelType w:val="hybridMultilevel"/>
    <w:tmpl w:val="FE5A6222"/>
    <w:lvl w:ilvl="0" w:tplc="FFFFFFFF">
      <w:start w:val="1"/>
      <w:numFmt w:val="decimal"/>
      <w:pStyle w:val="offerte2paragraaf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306960"/>
    <w:multiLevelType w:val="hybridMultilevel"/>
    <w:tmpl w:val="99886D24"/>
    <w:lvl w:ilvl="0" w:tplc="0413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4" w15:restartNumberingAfterBreak="0">
    <w:nsid w:val="7A782C58"/>
    <w:multiLevelType w:val="hybridMultilevel"/>
    <w:tmpl w:val="C6B6D2CE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E472E8C"/>
    <w:multiLevelType w:val="hybridMultilevel"/>
    <w:tmpl w:val="FA2605B0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22"/>
  </w:num>
  <w:num w:numId="5">
    <w:abstractNumId w:val="19"/>
  </w:num>
  <w:num w:numId="6">
    <w:abstractNumId w:val="9"/>
  </w:num>
  <w:num w:numId="7">
    <w:abstractNumId w:val="32"/>
  </w:num>
  <w:num w:numId="8">
    <w:abstractNumId w:val="33"/>
  </w:num>
  <w:num w:numId="9">
    <w:abstractNumId w:val="16"/>
  </w:num>
  <w:num w:numId="10">
    <w:abstractNumId w:val="26"/>
  </w:num>
  <w:num w:numId="11">
    <w:abstractNumId w:val="28"/>
  </w:num>
  <w:num w:numId="12">
    <w:abstractNumId w:val="29"/>
  </w:num>
  <w:num w:numId="13">
    <w:abstractNumId w:val="7"/>
  </w:num>
  <w:num w:numId="14">
    <w:abstractNumId w:val="25"/>
  </w:num>
  <w:num w:numId="15">
    <w:abstractNumId w:val="31"/>
  </w:num>
  <w:num w:numId="16">
    <w:abstractNumId w:val="24"/>
  </w:num>
  <w:num w:numId="17">
    <w:abstractNumId w:val="10"/>
  </w:num>
  <w:num w:numId="18">
    <w:abstractNumId w:val="0"/>
  </w:num>
  <w:num w:numId="19">
    <w:abstractNumId w:val="34"/>
  </w:num>
  <w:num w:numId="20">
    <w:abstractNumId w:val="23"/>
  </w:num>
  <w:num w:numId="21">
    <w:abstractNumId w:val="14"/>
  </w:num>
  <w:num w:numId="22">
    <w:abstractNumId w:val="17"/>
  </w:num>
  <w:num w:numId="23">
    <w:abstractNumId w:val="13"/>
  </w:num>
  <w:num w:numId="24">
    <w:abstractNumId w:val="20"/>
  </w:num>
  <w:num w:numId="25">
    <w:abstractNumId w:val="2"/>
  </w:num>
  <w:num w:numId="26">
    <w:abstractNumId w:val="4"/>
  </w:num>
  <w:num w:numId="27">
    <w:abstractNumId w:val="21"/>
  </w:num>
  <w:num w:numId="28">
    <w:abstractNumId w:val="11"/>
  </w:num>
  <w:num w:numId="29">
    <w:abstractNumId w:val="30"/>
  </w:num>
  <w:num w:numId="30">
    <w:abstractNumId w:val="5"/>
  </w:num>
  <w:num w:numId="31">
    <w:abstractNumId w:val="35"/>
  </w:num>
  <w:num w:numId="32">
    <w:abstractNumId w:val="18"/>
  </w:num>
  <w:num w:numId="33">
    <w:abstractNumId w:val="3"/>
  </w:num>
  <w:num w:numId="34">
    <w:abstractNumId w:val="15"/>
  </w:num>
  <w:num w:numId="35">
    <w:abstractNumId w:val="27"/>
  </w:num>
  <w:num w:numId="36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 fillcolor="#99f">
      <v:fill color="#99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73"/>
    <w:rsid w:val="00000233"/>
    <w:rsid w:val="00001B81"/>
    <w:rsid w:val="000022B3"/>
    <w:rsid w:val="000023D0"/>
    <w:rsid w:val="0000250A"/>
    <w:rsid w:val="00002593"/>
    <w:rsid w:val="00003565"/>
    <w:rsid w:val="00004287"/>
    <w:rsid w:val="00004D52"/>
    <w:rsid w:val="00004F30"/>
    <w:rsid w:val="00005DD0"/>
    <w:rsid w:val="00006F62"/>
    <w:rsid w:val="0000763E"/>
    <w:rsid w:val="00010948"/>
    <w:rsid w:val="00010F62"/>
    <w:rsid w:val="00012FBD"/>
    <w:rsid w:val="00013469"/>
    <w:rsid w:val="00014296"/>
    <w:rsid w:val="00015550"/>
    <w:rsid w:val="000159D6"/>
    <w:rsid w:val="00015E1C"/>
    <w:rsid w:val="00016552"/>
    <w:rsid w:val="0001701C"/>
    <w:rsid w:val="0001791D"/>
    <w:rsid w:val="000201AE"/>
    <w:rsid w:val="00020DA7"/>
    <w:rsid w:val="00020F50"/>
    <w:rsid w:val="00021581"/>
    <w:rsid w:val="000228C4"/>
    <w:rsid w:val="00023593"/>
    <w:rsid w:val="000235A0"/>
    <w:rsid w:val="00023938"/>
    <w:rsid w:val="00023AF9"/>
    <w:rsid w:val="00023FAD"/>
    <w:rsid w:val="000241D8"/>
    <w:rsid w:val="000241E3"/>
    <w:rsid w:val="00025167"/>
    <w:rsid w:val="000265DA"/>
    <w:rsid w:val="00027967"/>
    <w:rsid w:val="00027E14"/>
    <w:rsid w:val="0003019B"/>
    <w:rsid w:val="00032E78"/>
    <w:rsid w:val="00033205"/>
    <w:rsid w:val="000333AB"/>
    <w:rsid w:val="00033695"/>
    <w:rsid w:val="00033D4C"/>
    <w:rsid w:val="000343AB"/>
    <w:rsid w:val="00037227"/>
    <w:rsid w:val="0003776D"/>
    <w:rsid w:val="00037FE3"/>
    <w:rsid w:val="00041401"/>
    <w:rsid w:val="00041F2B"/>
    <w:rsid w:val="00041F94"/>
    <w:rsid w:val="00044380"/>
    <w:rsid w:val="00044C19"/>
    <w:rsid w:val="00045309"/>
    <w:rsid w:val="00046FF8"/>
    <w:rsid w:val="00047B32"/>
    <w:rsid w:val="00051B30"/>
    <w:rsid w:val="00052937"/>
    <w:rsid w:val="000539AB"/>
    <w:rsid w:val="000542D4"/>
    <w:rsid w:val="00054A83"/>
    <w:rsid w:val="0005611D"/>
    <w:rsid w:val="0005687F"/>
    <w:rsid w:val="00056A10"/>
    <w:rsid w:val="00060A96"/>
    <w:rsid w:val="00060D7B"/>
    <w:rsid w:val="000615A8"/>
    <w:rsid w:val="0006170C"/>
    <w:rsid w:val="0006185D"/>
    <w:rsid w:val="00062457"/>
    <w:rsid w:val="00062A22"/>
    <w:rsid w:val="00063169"/>
    <w:rsid w:val="000637D8"/>
    <w:rsid w:val="00066470"/>
    <w:rsid w:val="00066EF4"/>
    <w:rsid w:val="000705D0"/>
    <w:rsid w:val="00070AA6"/>
    <w:rsid w:val="00073C74"/>
    <w:rsid w:val="00074809"/>
    <w:rsid w:val="00075F00"/>
    <w:rsid w:val="00076329"/>
    <w:rsid w:val="00076C96"/>
    <w:rsid w:val="00076E5B"/>
    <w:rsid w:val="00076F1A"/>
    <w:rsid w:val="000778C7"/>
    <w:rsid w:val="000800FD"/>
    <w:rsid w:val="00081525"/>
    <w:rsid w:val="00081B19"/>
    <w:rsid w:val="00081CE6"/>
    <w:rsid w:val="00081D5F"/>
    <w:rsid w:val="00084FED"/>
    <w:rsid w:val="00085773"/>
    <w:rsid w:val="00085952"/>
    <w:rsid w:val="000868AD"/>
    <w:rsid w:val="00086962"/>
    <w:rsid w:val="00086A13"/>
    <w:rsid w:val="00086DA5"/>
    <w:rsid w:val="000902BA"/>
    <w:rsid w:val="00090360"/>
    <w:rsid w:val="0009208C"/>
    <w:rsid w:val="00093D6A"/>
    <w:rsid w:val="000942A9"/>
    <w:rsid w:val="00095657"/>
    <w:rsid w:val="00096766"/>
    <w:rsid w:val="00096E99"/>
    <w:rsid w:val="00096F01"/>
    <w:rsid w:val="00097280"/>
    <w:rsid w:val="00097797"/>
    <w:rsid w:val="00097E6E"/>
    <w:rsid w:val="000A09F2"/>
    <w:rsid w:val="000A2302"/>
    <w:rsid w:val="000A2540"/>
    <w:rsid w:val="000A4C4D"/>
    <w:rsid w:val="000A4D7F"/>
    <w:rsid w:val="000A5641"/>
    <w:rsid w:val="000A6180"/>
    <w:rsid w:val="000A6895"/>
    <w:rsid w:val="000A6F0A"/>
    <w:rsid w:val="000A7187"/>
    <w:rsid w:val="000B0ED5"/>
    <w:rsid w:val="000B1B36"/>
    <w:rsid w:val="000B1EF9"/>
    <w:rsid w:val="000B28A3"/>
    <w:rsid w:val="000B3CCD"/>
    <w:rsid w:val="000B46A3"/>
    <w:rsid w:val="000B6EFF"/>
    <w:rsid w:val="000B7628"/>
    <w:rsid w:val="000C039E"/>
    <w:rsid w:val="000C0453"/>
    <w:rsid w:val="000C2135"/>
    <w:rsid w:val="000C48F8"/>
    <w:rsid w:val="000C632E"/>
    <w:rsid w:val="000C66ED"/>
    <w:rsid w:val="000C6A09"/>
    <w:rsid w:val="000C6A94"/>
    <w:rsid w:val="000C736E"/>
    <w:rsid w:val="000C7CEC"/>
    <w:rsid w:val="000D0690"/>
    <w:rsid w:val="000D1E2D"/>
    <w:rsid w:val="000D2239"/>
    <w:rsid w:val="000D2AC4"/>
    <w:rsid w:val="000D3555"/>
    <w:rsid w:val="000D3655"/>
    <w:rsid w:val="000D36EF"/>
    <w:rsid w:val="000D3D5A"/>
    <w:rsid w:val="000D4AA9"/>
    <w:rsid w:val="000D5B95"/>
    <w:rsid w:val="000D5D97"/>
    <w:rsid w:val="000D773B"/>
    <w:rsid w:val="000E113D"/>
    <w:rsid w:val="000E287F"/>
    <w:rsid w:val="000E5315"/>
    <w:rsid w:val="000E5D06"/>
    <w:rsid w:val="000E663C"/>
    <w:rsid w:val="000E6BDC"/>
    <w:rsid w:val="000E7105"/>
    <w:rsid w:val="000F05B2"/>
    <w:rsid w:val="000F0955"/>
    <w:rsid w:val="000F0E98"/>
    <w:rsid w:val="000F1E3B"/>
    <w:rsid w:val="000F22E0"/>
    <w:rsid w:val="000F26A5"/>
    <w:rsid w:val="000F2DE7"/>
    <w:rsid w:val="000F4222"/>
    <w:rsid w:val="000F46D5"/>
    <w:rsid w:val="000F54DB"/>
    <w:rsid w:val="000F78A2"/>
    <w:rsid w:val="00103027"/>
    <w:rsid w:val="00103FD9"/>
    <w:rsid w:val="00104D8E"/>
    <w:rsid w:val="00105F15"/>
    <w:rsid w:val="0010649C"/>
    <w:rsid w:val="001070C7"/>
    <w:rsid w:val="001077E0"/>
    <w:rsid w:val="00107A54"/>
    <w:rsid w:val="001105A8"/>
    <w:rsid w:val="00114C78"/>
    <w:rsid w:val="00114E13"/>
    <w:rsid w:val="00115930"/>
    <w:rsid w:val="001162AF"/>
    <w:rsid w:val="0011643A"/>
    <w:rsid w:val="00121464"/>
    <w:rsid w:val="001214A3"/>
    <w:rsid w:val="001214F2"/>
    <w:rsid w:val="0012195D"/>
    <w:rsid w:val="00121BBE"/>
    <w:rsid w:val="001226A8"/>
    <w:rsid w:val="00122885"/>
    <w:rsid w:val="00123611"/>
    <w:rsid w:val="00123EDF"/>
    <w:rsid w:val="001265BC"/>
    <w:rsid w:val="0013274F"/>
    <w:rsid w:val="00133BAA"/>
    <w:rsid w:val="00134B12"/>
    <w:rsid w:val="00135DCC"/>
    <w:rsid w:val="00135E8F"/>
    <w:rsid w:val="00135F02"/>
    <w:rsid w:val="0013665F"/>
    <w:rsid w:val="0013794F"/>
    <w:rsid w:val="00137EE0"/>
    <w:rsid w:val="00140D1F"/>
    <w:rsid w:val="001412A8"/>
    <w:rsid w:val="00142193"/>
    <w:rsid w:val="00142329"/>
    <w:rsid w:val="00143814"/>
    <w:rsid w:val="001452EC"/>
    <w:rsid w:val="00145F95"/>
    <w:rsid w:val="00147099"/>
    <w:rsid w:val="00147872"/>
    <w:rsid w:val="001506C7"/>
    <w:rsid w:val="001508F4"/>
    <w:rsid w:val="00150BA7"/>
    <w:rsid w:val="00151A76"/>
    <w:rsid w:val="00151C15"/>
    <w:rsid w:val="0015279C"/>
    <w:rsid w:val="00153827"/>
    <w:rsid w:val="00153CDA"/>
    <w:rsid w:val="001546AD"/>
    <w:rsid w:val="00154ED6"/>
    <w:rsid w:val="00154F0F"/>
    <w:rsid w:val="00156C5D"/>
    <w:rsid w:val="0016001E"/>
    <w:rsid w:val="00160BF0"/>
    <w:rsid w:val="00160F80"/>
    <w:rsid w:val="001615E1"/>
    <w:rsid w:val="001618EC"/>
    <w:rsid w:val="00161D8F"/>
    <w:rsid w:val="00164026"/>
    <w:rsid w:val="001644E8"/>
    <w:rsid w:val="0016481E"/>
    <w:rsid w:val="00165093"/>
    <w:rsid w:val="001660E9"/>
    <w:rsid w:val="001668F8"/>
    <w:rsid w:val="00166953"/>
    <w:rsid w:val="00166B5F"/>
    <w:rsid w:val="00171165"/>
    <w:rsid w:val="0017145C"/>
    <w:rsid w:val="001716E8"/>
    <w:rsid w:val="001718F7"/>
    <w:rsid w:val="00171B85"/>
    <w:rsid w:val="00171CE1"/>
    <w:rsid w:val="00172A3C"/>
    <w:rsid w:val="00172DC8"/>
    <w:rsid w:val="00172FFB"/>
    <w:rsid w:val="00173B46"/>
    <w:rsid w:val="001746E1"/>
    <w:rsid w:val="00174A15"/>
    <w:rsid w:val="00174C27"/>
    <w:rsid w:val="00175D87"/>
    <w:rsid w:val="001763DD"/>
    <w:rsid w:val="00176A1F"/>
    <w:rsid w:val="00180016"/>
    <w:rsid w:val="0018070C"/>
    <w:rsid w:val="00180C66"/>
    <w:rsid w:val="001813FD"/>
    <w:rsid w:val="00181EEB"/>
    <w:rsid w:val="0018230E"/>
    <w:rsid w:val="00182CA3"/>
    <w:rsid w:val="001842B4"/>
    <w:rsid w:val="0018488E"/>
    <w:rsid w:val="0018643E"/>
    <w:rsid w:val="00187947"/>
    <w:rsid w:val="00190B57"/>
    <w:rsid w:val="00190EDE"/>
    <w:rsid w:val="00192A0D"/>
    <w:rsid w:val="00195C3C"/>
    <w:rsid w:val="00195DC6"/>
    <w:rsid w:val="001962EB"/>
    <w:rsid w:val="00197604"/>
    <w:rsid w:val="001A12A2"/>
    <w:rsid w:val="001A16DB"/>
    <w:rsid w:val="001A24C1"/>
    <w:rsid w:val="001A2F93"/>
    <w:rsid w:val="001A43DC"/>
    <w:rsid w:val="001A4F05"/>
    <w:rsid w:val="001A5840"/>
    <w:rsid w:val="001A5AF4"/>
    <w:rsid w:val="001A5C5C"/>
    <w:rsid w:val="001B05C7"/>
    <w:rsid w:val="001B067C"/>
    <w:rsid w:val="001B08F0"/>
    <w:rsid w:val="001B28B0"/>
    <w:rsid w:val="001B31CD"/>
    <w:rsid w:val="001B4E29"/>
    <w:rsid w:val="001B608E"/>
    <w:rsid w:val="001B60EE"/>
    <w:rsid w:val="001B61FB"/>
    <w:rsid w:val="001B6DAE"/>
    <w:rsid w:val="001B73D6"/>
    <w:rsid w:val="001C034F"/>
    <w:rsid w:val="001C1A94"/>
    <w:rsid w:val="001C517F"/>
    <w:rsid w:val="001C5D14"/>
    <w:rsid w:val="001C649B"/>
    <w:rsid w:val="001C67CD"/>
    <w:rsid w:val="001C68B0"/>
    <w:rsid w:val="001D44D9"/>
    <w:rsid w:val="001D4B56"/>
    <w:rsid w:val="001D5815"/>
    <w:rsid w:val="001D6458"/>
    <w:rsid w:val="001D659C"/>
    <w:rsid w:val="001D6A78"/>
    <w:rsid w:val="001D72BB"/>
    <w:rsid w:val="001E02A6"/>
    <w:rsid w:val="001E0C1D"/>
    <w:rsid w:val="001E1A4E"/>
    <w:rsid w:val="001E1BF9"/>
    <w:rsid w:val="001E230D"/>
    <w:rsid w:val="001E57AD"/>
    <w:rsid w:val="001E5BD8"/>
    <w:rsid w:val="001E6FE1"/>
    <w:rsid w:val="001E7134"/>
    <w:rsid w:val="001E7502"/>
    <w:rsid w:val="001F0D36"/>
    <w:rsid w:val="001F11F0"/>
    <w:rsid w:val="001F39EB"/>
    <w:rsid w:val="001F411A"/>
    <w:rsid w:val="001F4D2F"/>
    <w:rsid w:val="001F4F26"/>
    <w:rsid w:val="001F56CF"/>
    <w:rsid w:val="001F679D"/>
    <w:rsid w:val="001F72AA"/>
    <w:rsid w:val="001F74DA"/>
    <w:rsid w:val="001F7EE3"/>
    <w:rsid w:val="002003CA"/>
    <w:rsid w:val="002012A8"/>
    <w:rsid w:val="00201D60"/>
    <w:rsid w:val="0020288A"/>
    <w:rsid w:val="00206B1E"/>
    <w:rsid w:val="00207618"/>
    <w:rsid w:val="0020786F"/>
    <w:rsid w:val="00207C27"/>
    <w:rsid w:val="00207EF9"/>
    <w:rsid w:val="00210CD7"/>
    <w:rsid w:val="002131C7"/>
    <w:rsid w:val="00213648"/>
    <w:rsid w:val="00214674"/>
    <w:rsid w:val="00214AEE"/>
    <w:rsid w:val="00215C9E"/>
    <w:rsid w:val="00216154"/>
    <w:rsid w:val="002161AA"/>
    <w:rsid w:val="00217360"/>
    <w:rsid w:val="0022057D"/>
    <w:rsid w:val="00220D7B"/>
    <w:rsid w:val="00220E3C"/>
    <w:rsid w:val="00221398"/>
    <w:rsid w:val="0022189F"/>
    <w:rsid w:val="00221EAD"/>
    <w:rsid w:val="00223BA5"/>
    <w:rsid w:val="002262A5"/>
    <w:rsid w:val="0023092D"/>
    <w:rsid w:val="00231258"/>
    <w:rsid w:val="002337A4"/>
    <w:rsid w:val="00234472"/>
    <w:rsid w:val="002369E0"/>
    <w:rsid w:val="002401A6"/>
    <w:rsid w:val="002406CA"/>
    <w:rsid w:val="00241507"/>
    <w:rsid w:val="00241AE9"/>
    <w:rsid w:val="002432DA"/>
    <w:rsid w:val="00243ED0"/>
    <w:rsid w:val="00244AAE"/>
    <w:rsid w:val="0024526E"/>
    <w:rsid w:val="00245E2E"/>
    <w:rsid w:val="00246512"/>
    <w:rsid w:val="00246537"/>
    <w:rsid w:val="00246A93"/>
    <w:rsid w:val="0024705B"/>
    <w:rsid w:val="00247434"/>
    <w:rsid w:val="002477B1"/>
    <w:rsid w:val="00247819"/>
    <w:rsid w:val="00247D26"/>
    <w:rsid w:val="002509BC"/>
    <w:rsid w:val="002518E8"/>
    <w:rsid w:val="002520A8"/>
    <w:rsid w:val="0025239A"/>
    <w:rsid w:val="00252AD6"/>
    <w:rsid w:val="002541C9"/>
    <w:rsid w:val="00255E33"/>
    <w:rsid w:val="0025627D"/>
    <w:rsid w:val="00256B93"/>
    <w:rsid w:val="002570CC"/>
    <w:rsid w:val="002572D9"/>
    <w:rsid w:val="00260186"/>
    <w:rsid w:val="00261221"/>
    <w:rsid w:val="00262D97"/>
    <w:rsid w:val="0026311A"/>
    <w:rsid w:val="002643AC"/>
    <w:rsid w:val="00264BC1"/>
    <w:rsid w:val="002656F1"/>
    <w:rsid w:val="00265B1F"/>
    <w:rsid w:val="00265F63"/>
    <w:rsid w:val="00265F8A"/>
    <w:rsid w:val="002664D3"/>
    <w:rsid w:val="002702EE"/>
    <w:rsid w:val="00270CA3"/>
    <w:rsid w:val="0027273B"/>
    <w:rsid w:val="002727B7"/>
    <w:rsid w:val="00272C76"/>
    <w:rsid w:val="00277A56"/>
    <w:rsid w:val="0028031D"/>
    <w:rsid w:val="00281B4A"/>
    <w:rsid w:val="00282F77"/>
    <w:rsid w:val="0028304C"/>
    <w:rsid w:val="002847CB"/>
    <w:rsid w:val="00284B63"/>
    <w:rsid w:val="0028546F"/>
    <w:rsid w:val="00285DBB"/>
    <w:rsid w:val="00286A56"/>
    <w:rsid w:val="00290E86"/>
    <w:rsid w:val="00290E9A"/>
    <w:rsid w:val="002910D1"/>
    <w:rsid w:val="0029442C"/>
    <w:rsid w:val="00294659"/>
    <w:rsid w:val="00294BF7"/>
    <w:rsid w:val="00294E9D"/>
    <w:rsid w:val="0029561B"/>
    <w:rsid w:val="00296762"/>
    <w:rsid w:val="0029769C"/>
    <w:rsid w:val="002A016A"/>
    <w:rsid w:val="002A0F53"/>
    <w:rsid w:val="002A1745"/>
    <w:rsid w:val="002A24D8"/>
    <w:rsid w:val="002A2689"/>
    <w:rsid w:val="002A2E6B"/>
    <w:rsid w:val="002A301B"/>
    <w:rsid w:val="002A3326"/>
    <w:rsid w:val="002A37F3"/>
    <w:rsid w:val="002A3933"/>
    <w:rsid w:val="002A403C"/>
    <w:rsid w:val="002A4A2E"/>
    <w:rsid w:val="002A6739"/>
    <w:rsid w:val="002A794C"/>
    <w:rsid w:val="002B131E"/>
    <w:rsid w:val="002B1E05"/>
    <w:rsid w:val="002B36BC"/>
    <w:rsid w:val="002B44D6"/>
    <w:rsid w:val="002B4825"/>
    <w:rsid w:val="002B53B9"/>
    <w:rsid w:val="002B5877"/>
    <w:rsid w:val="002B601B"/>
    <w:rsid w:val="002B6358"/>
    <w:rsid w:val="002B65D8"/>
    <w:rsid w:val="002B6B1F"/>
    <w:rsid w:val="002B76DB"/>
    <w:rsid w:val="002B7879"/>
    <w:rsid w:val="002C20D5"/>
    <w:rsid w:val="002C35CD"/>
    <w:rsid w:val="002C3630"/>
    <w:rsid w:val="002C3DA2"/>
    <w:rsid w:val="002C4BAC"/>
    <w:rsid w:val="002C501D"/>
    <w:rsid w:val="002C55E4"/>
    <w:rsid w:val="002D0BB0"/>
    <w:rsid w:val="002D0F3E"/>
    <w:rsid w:val="002D1197"/>
    <w:rsid w:val="002D179D"/>
    <w:rsid w:val="002D23DD"/>
    <w:rsid w:val="002D490E"/>
    <w:rsid w:val="002D4AAB"/>
    <w:rsid w:val="002D5609"/>
    <w:rsid w:val="002D65B8"/>
    <w:rsid w:val="002D690A"/>
    <w:rsid w:val="002D6C91"/>
    <w:rsid w:val="002E0480"/>
    <w:rsid w:val="002E04BB"/>
    <w:rsid w:val="002E0BFA"/>
    <w:rsid w:val="002E1364"/>
    <w:rsid w:val="002E2C6C"/>
    <w:rsid w:val="002E2DCC"/>
    <w:rsid w:val="002E3459"/>
    <w:rsid w:val="002E399B"/>
    <w:rsid w:val="002E6A1E"/>
    <w:rsid w:val="002E794E"/>
    <w:rsid w:val="002F0747"/>
    <w:rsid w:val="002F086D"/>
    <w:rsid w:val="002F1827"/>
    <w:rsid w:val="002F2EC4"/>
    <w:rsid w:val="002F5026"/>
    <w:rsid w:val="002F565B"/>
    <w:rsid w:val="002F575F"/>
    <w:rsid w:val="002F6F34"/>
    <w:rsid w:val="002F772F"/>
    <w:rsid w:val="00301688"/>
    <w:rsid w:val="00302709"/>
    <w:rsid w:val="003038E5"/>
    <w:rsid w:val="0030445B"/>
    <w:rsid w:val="00306C5B"/>
    <w:rsid w:val="003101AC"/>
    <w:rsid w:val="0031115C"/>
    <w:rsid w:val="003121A6"/>
    <w:rsid w:val="003125AE"/>
    <w:rsid w:val="00313315"/>
    <w:rsid w:val="00313437"/>
    <w:rsid w:val="00315465"/>
    <w:rsid w:val="003155AF"/>
    <w:rsid w:val="00317829"/>
    <w:rsid w:val="00317B05"/>
    <w:rsid w:val="003200A0"/>
    <w:rsid w:val="0032047E"/>
    <w:rsid w:val="003209B1"/>
    <w:rsid w:val="003210FF"/>
    <w:rsid w:val="003213C7"/>
    <w:rsid w:val="00322627"/>
    <w:rsid w:val="00324299"/>
    <w:rsid w:val="00324669"/>
    <w:rsid w:val="00325D33"/>
    <w:rsid w:val="00326CA8"/>
    <w:rsid w:val="003274FD"/>
    <w:rsid w:val="00330C0C"/>
    <w:rsid w:val="00331CAB"/>
    <w:rsid w:val="00331EEF"/>
    <w:rsid w:val="003320C5"/>
    <w:rsid w:val="003328BE"/>
    <w:rsid w:val="0033294D"/>
    <w:rsid w:val="0033346F"/>
    <w:rsid w:val="003337ED"/>
    <w:rsid w:val="00333A16"/>
    <w:rsid w:val="0033540F"/>
    <w:rsid w:val="00335BCE"/>
    <w:rsid w:val="00335EE5"/>
    <w:rsid w:val="0033672C"/>
    <w:rsid w:val="00341C5D"/>
    <w:rsid w:val="00341E55"/>
    <w:rsid w:val="00342353"/>
    <w:rsid w:val="00342699"/>
    <w:rsid w:val="0034299E"/>
    <w:rsid w:val="003434E9"/>
    <w:rsid w:val="00344693"/>
    <w:rsid w:val="00344B28"/>
    <w:rsid w:val="00344ECB"/>
    <w:rsid w:val="003452FE"/>
    <w:rsid w:val="00345396"/>
    <w:rsid w:val="00345DBE"/>
    <w:rsid w:val="00345F1A"/>
    <w:rsid w:val="003460A9"/>
    <w:rsid w:val="003467FF"/>
    <w:rsid w:val="003469DE"/>
    <w:rsid w:val="00346F14"/>
    <w:rsid w:val="00347109"/>
    <w:rsid w:val="00347601"/>
    <w:rsid w:val="00347B5C"/>
    <w:rsid w:val="00347E14"/>
    <w:rsid w:val="00350522"/>
    <w:rsid w:val="003521BC"/>
    <w:rsid w:val="00352920"/>
    <w:rsid w:val="00352D93"/>
    <w:rsid w:val="00353C26"/>
    <w:rsid w:val="0035475D"/>
    <w:rsid w:val="0035488F"/>
    <w:rsid w:val="00354A7B"/>
    <w:rsid w:val="00355717"/>
    <w:rsid w:val="00355BB4"/>
    <w:rsid w:val="003601F5"/>
    <w:rsid w:val="0036130C"/>
    <w:rsid w:val="003616CC"/>
    <w:rsid w:val="00362443"/>
    <w:rsid w:val="00362614"/>
    <w:rsid w:val="00362A21"/>
    <w:rsid w:val="003633B7"/>
    <w:rsid w:val="00363453"/>
    <w:rsid w:val="0036385B"/>
    <w:rsid w:val="0036597B"/>
    <w:rsid w:val="00367195"/>
    <w:rsid w:val="00371DE0"/>
    <w:rsid w:val="00373CE9"/>
    <w:rsid w:val="003747A9"/>
    <w:rsid w:val="0037585B"/>
    <w:rsid w:val="003760C5"/>
    <w:rsid w:val="00376220"/>
    <w:rsid w:val="00377251"/>
    <w:rsid w:val="003772B8"/>
    <w:rsid w:val="00377D97"/>
    <w:rsid w:val="0038328E"/>
    <w:rsid w:val="0038361F"/>
    <w:rsid w:val="00383ED6"/>
    <w:rsid w:val="0038539D"/>
    <w:rsid w:val="00387A29"/>
    <w:rsid w:val="0039143F"/>
    <w:rsid w:val="00391EEE"/>
    <w:rsid w:val="00392873"/>
    <w:rsid w:val="0039312F"/>
    <w:rsid w:val="00394EA7"/>
    <w:rsid w:val="00396626"/>
    <w:rsid w:val="003A1345"/>
    <w:rsid w:val="003A1F01"/>
    <w:rsid w:val="003A223D"/>
    <w:rsid w:val="003A2E7E"/>
    <w:rsid w:val="003A30DE"/>
    <w:rsid w:val="003A4DB7"/>
    <w:rsid w:val="003A5BE7"/>
    <w:rsid w:val="003A69D7"/>
    <w:rsid w:val="003A7A62"/>
    <w:rsid w:val="003B2D1E"/>
    <w:rsid w:val="003B32E4"/>
    <w:rsid w:val="003B36DF"/>
    <w:rsid w:val="003B3EF3"/>
    <w:rsid w:val="003B4D14"/>
    <w:rsid w:val="003B52D2"/>
    <w:rsid w:val="003B5DE0"/>
    <w:rsid w:val="003B6E23"/>
    <w:rsid w:val="003B71BD"/>
    <w:rsid w:val="003C2590"/>
    <w:rsid w:val="003C40FB"/>
    <w:rsid w:val="003C43B6"/>
    <w:rsid w:val="003C4E84"/>
    <w:rsid w:val="003C4F31"/>
    <w:rsid w:val="003C4FDD"/>
    <w:rsid w:val="003C5777"/>
    <w:rsid w:val="003C65BC"/>
    <w:rsid w:val="003C7738"/>
    <w:rsid w:val="003C7C4D"/>
    <w:rsid w:val="003D07AD"/>
    <w:rsid w:val="003D08F3"/>
    <w:rsid w:val="003D0E32"/>
    <w:rsid w:val="003D1204"/>
    <w:rsid w:val="003D46C8"/>
    <w:rsid w:val="003D5DDF"/>
    <w:rsid w:val="003D6525"/>
    <w:rsid w:val="003D6D09"/>
    <w:rsid w:val="003D79BC"/>
    <w:rsid w:val="003E04A7"/>
    <w:rsid w:val="003E055F"/>
    <w:rsid w:val="003E1008"/>
    <w:rsid w:val="003E1450"/>
    <w:rsid w:val="003E1BC9"/>
    <w:rsid w:val="003E1C17"/>
    <w:rsid w:val="003E1CDE"/>
    <w:rsid w:val="003E28D6"/>
    <w:rsid w:val="003E3731"/>
    <w:rsid w:val="003E4483"/>
    <w:rsid w:val="003E4545"/>
    <w:rsid w:val="003E4AA2"/>
    <w:rsid w:val="003E5596"/>
    <w:rsid w:val="003E5DFA"/>
    <w:rsid w:val="003E68CB"/>
    <w:rsid w:val="003E6ED0"/>
    <w:rsid w:val="003F0A14"/>
    <w:rsid w:val="003F0D1A"/>
    <w:rsid w:val="003F1C64"/>
    <w:rsid w:val="003F278D"/>
    <w:rsid w:val="003F358D"/>
    <w:rsid w:val="003F6432"/>
    <w:rsid w:val="003F6BDC"/>
    <w:rsid w:val="003F6E7E"/>
    <w:rsid w:val="003F702F"/>
    <w:rsid w:val="003F7B0E"/>
    <w:rsid w:val="00400056"/>
    <w:rsid w:val="00400ECE"/>
    <w:rsid w:val="00401960"/>
    <w:rsid w:val="00401BDD"/>
    <w:rsid w:val="004028FB"/>
    <w:rsid w:val="0040329D"/>
    <w:rsid w:val="00403F5E"/>
    <w:rsid w:val="00404C18"/>
    <w:rsid w:val="00407392"/>
    <w:rsid w:val="0040795A"/>
    <w:rsid w:val="0041067F"/>
    <w:rsid w:val="0041134A"/>
    <w:rsid w:val="0041144A"/>
    <w:rsid w:val="00412C47"/>
    <w:rsid w:val="00412EE9"/>
    <w:rsid w:val="00412FB0"/>
    <w:rsid w:val="00413AAC"/>
    <w:rsid w:val="00414A7E"/>
    <w:rsid w:val="00414D77"/>
    <w:rsid w:val="004157B1"/>
    <w:rsid w:val="00415E1F"/>
    <w:rsid w:val="00417CED"/>
    <w:rsid w:val="00417EEB"/>
    <w:rsid w:val="004207DC"/>
    <w:rsid w:val="00421AA6"/>
    <w:rsid w:val="00421F46"/>
    <w:rsid w:val="00424746"/>
    <w:rsid w:val="00425F35"/>
    <w:rsid w:val="00425FCB"/>
    <w:rsid w:val="004261B4"/>
    <w:rsid w:val="004267E0"/>
    <w:rsid w:val="00427D57"/>
    <w:rsid w:val="00430130"/>
    <w:rsid w:val="0043028F"/>
    <w:rsid w:val="00430FA8"/>
    <w:rsid w:val="00431E66"/>
    <w:rsid w:val="004323EA"/>
    <w:rsid w:val="00432856"/>
    <w:rsid w:val="0043525A"/>
    <w:rsid w:val="0043568B"/>
    <w:rsid w:val="0043662B"/>
    <w:rsid w:val="004369B6"/>
    <w:rsid w:val="004412D2"/>
    <w:rsid w:val="00441B81"/>
    <w:rsid w:val="00441D04"/>
    <w:rsid w:val="00442028"/>
    <w:rsid w:val="00443B24"/>
    <w:rsid w:val="00443CA7"/>
    <w:rsid w:val="00444FB7"/>
    <w:rsid w:val="0044548A"/>
    <w:rsid w:val="004458D3"/>
    <w:rsid w:val="00446E07"/>
    <w:rsid w:val="00447523"/>
    <w:rsid w:val="00447C07"/>
    <w:rsid w:val="0045112B"/>
    <w:rsid w:val="00451C30"/>
    <w:rsid w:val="00452086"/>
    <w:rsid w:val="0045211C"/>
    <w:rsid w:val="00452487"/>
    <w:rsid w:val="00452877"/>
    <w:rsid w:val="0045325B"/>
    <w:rsid w:val="00453E40"/>
    <w:rsid w:val="00453F86"/>
    <w:rsid w:val="00455320"/>
    <w:rsid w:val="00456F5C"/>
    <w:rsid w:val="004572B3"/>
    <w:rsid w:val="004579EE"/>
    <w:rsid w:val="00457D05"/>
    <w:rsid w:val="004606FF"/>
    <w:rsid w:val="004608A9"/>
    <w:rsid w:val="00461322"/>
    <w:rsid w:val="0046411A"/>
    <w:rsid w:val="00464277"/>
    <w:rsid w:val="0046498C"/>
    <w:rsid w:val="00465E5D"/>
    <w:rsid w:val="00466454"/>
    <w:rsid w:val="00466536"/>
    <w:rsid w:val="004672ED"/>
    <w:rsid w:val="004711B0"/>
    <w:rsid w:val="0047179B"/>
    <w:rsid w:val="00471F99"/>
    <w:rsid w:val="00472083"/>
    <w:rsid w:val="00473C2C"/>
    <w:rsid w:val="0047449E"/>
    <w:rsid w:val="00474F3F"/>
    <w:rsid w:val="00475325"/>
    <w:rsid w:val="00475689"/>
    <w:rsid w:val="00475FAF"/>
    <w:rsid w:val="0047691B"/>
    <w:rsid w:val="00476C5F"/>
    <w:rsid w:val="00476E3C"/>
    <w:rsid w:val="0047725B"/>
    <w:rsid w:val="00477C8E"/>
    <w:rsid w:val="00481375"/>
    <w:rsid w:val="00482A6B"/>
    <w:rsid w:val="0048360E"/>
    <w:rsid w:val="0048423D"/>
    <w:rsid w:val="00487606"/>
    <w:rsid w:val="00487B3B"/>
    <w:rsid w:val="00487E3E"/>
    <w:rsid w:val="0049106B"/>
    <w:rsid w:val="00491A09"/>
    <w:rsid w:val="00491E82"/>
    <w:rsid w:val="004920A6"/>
    <w:rsid w:val="00495B8C"/>
    <w:rsid w:val="00496610"/>
    <w:rsid w:val="0049691C"/>
    <w:rsid w:val="004A0E61"/>
    <w:rsid w:val="004A30A8"/>
    <w:rsid w:val="004A3D51"/>
    <w:rsid w:val="004A4549"/>
    <w:rsid w:val="004A4A5A"/>
    <w:rsid w:val="004A5575"/>
    <w:rsid w:val="004A5612"/>
    <w:rsid w:val="004A5BF8"/>
    <w:rsid w:val="004A5DAD"/>
    <w:rsid w:val="004A609B"/>
    <w:rsid w:val="004A61F9"/>
    <w:rsid w:val="004A677B"/>
    <w:rsid w:val="004A6E13"/>
    <w:rsid w:val="004B01BC"/>
    <w:rsid w:val="004B243F"/>
    <w:rsid w:val="004B41BE"/>
    <w:rsid w:val="004B50D9"/>
    <w:rsid w:val="004C061E"/>
    <w:rsid w:val="004C0ECA"/>
    <w:rsid w:val="004C145A"/>
    <w:rsid w:val="004C21BE"/>
    <w:rsid w:val="004C29F5"/>
    <w:rsid w:val="004C3E36"/>
    <w:rsid w:val="004C48E0"/>
    <w:rsid w:val="004C4C08"/>
    <w:rsid w:val="004C6727"/>
    <w:rsid w:val="004C68D6"/>
    <w:rsid w:val="004C6D5F"/>
    <w:rsid w:val="004C71FE"/>
    <w:rsid w:val="004C7AD5"/>
    <w:rsid w:val="004D06C8"/>
    <w:rsid w:val="004D0B38"/>
    <w:rsid w:val="004D100F"/>
    <w:rsid w:val="004D3177"/>
    <w:rsid w:val="004D350B"/>
    <w:rsid w:val="004D4B75"/>
    <w:rsid w:val="004D5A2B"/>
    <w:rsid w:val="004D5A73"/>
    <w:rsid w:val="004D5ED4"/>
    <w:rsid w:val="004D6A25"/>
    <w:rsid w:val="004D73D2"/>
    <w:rsid w:val="004D79DB"/>
    <w:rsid w:val="004D7FCB"/>
    <w:rsid w:val="004E0436"/>
    <w:rsid w:val="004E25C8"/>
    <w:rsid w:val="004E65BE"/>
    <w:rsid w:val="004E6F75"/>
    <w:rsid w:val="004E7329"/>
    <w:rsid w:val="004E7DAE"/>
    <w:rsid w:val="004F0D27"/>
    <w:rsid w:val="004F1131"/>
    <w:rsid w:val="004F2433"/>
    <w:rsid w:val="004F3939"/>
    <w:rsid w:val="004F3C5C"/>
    <w:rsid w:val="004F3D31"/>
    <w:rsid w:val="004F4365"/>
    <w:rsid w:val="004F5328"/>
    <w:rsid w:val="004F5D6B"/>
    <w:rsid w:val="004F7251"/>
    <w:rsid w:val="004F76CB"/>
    <w:rsid w:val="004F778F"/>
    <w:rsid w:val="0050400B"/>
    <w:rsid w:val="00505AEC"/>
    <w:rsid w:val="00505C21"/>
    <w:rsid w:val="00505C42"/>
    <w:rsid w:val="0050743D"/>
    <w:rsid w:val="00511664"/>
    <w:rsid w:val="00511CDA"/>
    <w:rsid w:val="0051395B"/>
    <w:rsid w:val="00514E68"/>
    <w:rsid w:val="00515D90"/>
    <w:rsid w:val="0051609D"/>
    <w:rsid w:val="00516A71"/>
    <w:rsid w:val="00516F1E"/>
    <w:rsid w:val="00516FD7"/>
    <w:rsid w:val="00521B69"/>
    <w:rsid w:val="005226DA"/>
    <w:rsid w:val="005230EF"/>
    <w:rsid w:val="00523172"/>
    <w:rsid w:val="00523858"/>
    <w:rsid w:val="00524D05"/>
    <w:rsid w:val="0052556C"/>
    <w:rsid w:val="00525C58"/>
    <w:rsid w:val="005267AD"/>
    <w:rsid w:val="005276B2"/>
    <w:rsid w:val="00527705"/>
    <w:rsid w:val="00527B56"/>
    <w:rsid w:val="00527BCF"/>
    <w:rsid w:val="00531C16"/>
    <w:rsid w:val="005323CD"/>
    <w:rsid w:val="005325FB"/>
    <w:rsid w:val="00532ACC"/>
    <w:rsid w:val="0053490B"/>
    <w:rsid w:val="00534D12"/>
    <w:rsid w:val="0053651D"/>
    <w:rsid w:val="0053659F"/>
    <w:rsid w:val="00536E0C"/>
    <w:rsid w:val="00537926"/>
    <w:rsid w:val="00537F88"/>
    <w:rsid w:val="00537F9A"/>
    <w:rsid w:val="0054063C"/>
    <w:rsid w:val="0054135C"/>
    <w:rsid w:val="00541A7E"/>
    <w:rsid w:val="005422A6"/>
    <w:rsid w:val="005424F4"/>
    <w:rsid w:val="00542B6E"/>
    <w:rsid w:val="00542C85"/>
    <w:rsid w:val="00542CAE"/>
    <w:rsid w:val="00542E23"/>
    <w:rsid w:val="005434D0"/>
    <w:rsid w:val="00543773"/>
    <w:rsid w:val="00543929"/>
    <w:rsid w:val="00545247"/>
    <w:rsid w:val="0054569A"/>
    <w:rsid w:val="00545973"/>
    <w:rsid w:val="00545F91"/>
    <w:rsid w:val="00546889"/>
    <w:rsid w:val="00547444"/>
    <w:rsid w:val="00547DE2"/>
    <w:rsid w:val="0055154D"/>
    <w:rsid w:val="00551597"/>
    <w:rsid w:val="005519FF"/>
    <w:rsid w:val="00551A38"/>
    <w:rsid w:val="00553F5D"/>
    <w:rsid w:val="005547F4"/>
    <w:rsid w:val="00554D02"/>
    <w:rsid w:val="00555C20"/>
    <w:rsid w:val="00556101"/>
    <w:rsid w:val="00556B25"/>
    <w:rsid w:val="00557971"/>
    <w:rsid w:val="00560C4D"/>
    <w:rsid w:val="0056126C"/>
    <w:rsid w:val="00561565"/>
    <w:rsid w:val="00562245"/>
    <w:rsid w:val="005627FB"/>
    <w:rsid w:val="00564209"/>
    <w:rsid w:val="00565F8A"/>
    <w:rsid w:val="00566DE6"/>
    <w:rsid w:val="0057124D"/>
    <w:rsid w:val="0057216A"/>
    <w:rsid w:val="005729AD"/>
    <w:rsid w:val="00573AD9"/>
    <w:rsid w:val="005755BC"/>
    <w:rsid w:val="005763FD"/>
    <w:rsid w:val="00577056"/>
    <w:rsid w:val="00577545"/>
    <w:rsid w:val="00577839"/>
    <w:rsid w:val="00580225"/>
    <w:rsid w:val="00580E1F"/>
    <w:rsid w:val="00581D6B"/>
    <w:rsid w:val="00582314"/>
    <w:rsid w:val="00582B0D"/>
    <w:rsid w:val="00584D82"/>
    <w:rsid w:val="0058657B"/>
    <w:rsid w:val="00586690"/>
    <w:rsid w:val="005872C5"/>
    <w:rsid w:val="0058732D"/>
    <w:rsid w:val="005873F0"/>
    <w:rsid w:val="005907BF"/>
    <w:rsid w:val="00590F0D"/>
    <w:rsid w:val="005912BB"/>
    <w:rsid w:val="005922B2"/>
    <w:rsid w:val="00592E2D"/>
    <w:rsid w:val="00595835"/>
    <w:rsid w:val="005961AA"/>
    <w:rsid w:val="00597AEC"/>
    <w:rsid w:val="005A0154"/>
    <w:rsid w:val="005A0C36"/>
    <w:rsid w:val="005A1D06"/>
    <w:rsid w:val="005A2453"/>
    <w:rsid w:val="005A29B5"/>
    <w:rsid w:val="005A2D94"/>
    <w:rsid w:val="005A326F"/>
    <w:rsid w:val="005A3601"/>
    <w:rsid w:val="005A397F"/>
    <w:rsid w:val="005A3992"/>
    <w:rsid w:val="005A3DCA"/>
    <w:rsid w:val="005A3F93"/>
    <w:rsid w:val="005A5A50"/>
    <w:rsid w:val="005A6FDD"/>
    <w:rsid w:val="005A7E31"/>
    <w:rsid w:val="005A7EDE"/>
    <w:rsid w:val="005B0944"/>
    <w:rsid w:val="005B0A8A"/>
    <w:rsid w:val="005B119A"/>
    <w:rsid w:val="005B27F5"/>
    <w:rsid w:val="005B5AD6"/>
    <w:rsid w:val="005B6B98"/>
    <w:rsid w:val="005B6F0C"/>
    <w:rsid w:val="005B7A82"/>
    <w:rsid w:val="005C0EA5"/>
    <w:rsid w:val="005C0EE9"/>
    <w:rsid w:val="005C16A2"/>
    <w:rsid w:val="005C3A15"/>
    <w:rsid w:val="005C3C5F"/>
    <w:rsid w:val="005C41EA"/>
    <w:rsid w:val="005C48F7"/>
    <w:rsid w:val="005C4C35"/>
    <w:rsid w:val="005C5287"/>
    <w:rsid w:val="005C546A"/>
    <w:rsid w:val="005D04DE"/>
    <w:rsid w:val="005D0678"/>
    <w:rsid w:val="005D37BB"/>
    <w:rsid w:val="005D3910"/>
    <w:rsid w:val="005D4CE1"/>
    <w:rsid w:val="005D651E"/>
    <w:rsid w:val="005D75B6"/>
    <w:rsid w:val="005D7B04"/>
    <w:rsid w:val="005E0B2D"/>
    <w:rsid w:val="005E1426"/>
    <w:rsid w:val="005E147D"/>
    <w:rsid w:val="005E1650"/>
    <w:rsid w:val="005E1844"/>
    <w:rsid w:val="005E19E1"/>
    <w:rsid w:val="005E1D1B"/>
    <w:rsid w:val="005E1EF0"/>
    <w:rsid w:val="005E1FF0"/>
    <w:rsid w:val="005E20A6"/>
    <w:rsid w:val="005E308F"/>
    <w:rsid w:val="005E32DC"/>
    <w:rsid w:val="005E3605"/>
    <w:rsid w:val="005E3E31"/>
    <w:rsid w:val="005E520D"/>
    <w:rsid w:val="005E537E"/>
    <w:rsid w:val="005E54B4"/>
    <w:rsid w:val="005E5D31"/>
    <w:rsid w:val="005E63D9"/>
    <w:rsid w:val="005E741E"/>
    <w:rsid w:val="005F05E5"/>
    <w:rsid w:val="005F2313"/>
    <w:rsid w:val="005F2A4B"/>
    <w:rsid w:val="005F2A88"/>
    <w:rsid w:val="005F2B55"/>
    <w:rsid w:val="005F44C0"/>
    <w:rsid w:val="005F4FA0"/>
    <w:rsid w:val="005F593C"/>
    <w:rsid w:val="005F6709"/>
    <w:rsid w:val="005F76E3"/>
    <w:rsid w:val="0060095E"/>
    <w:rsid w:val="006024F7"/>
    <w:rsid w:val="00602A25"/>
    <w:rsid w:val="00603FA9"/>
    <w:rsid w:val="0060435C"/>
    <w:rsid w:val="006045D9"/>
    <w:rsid w:val="00605394"/>
    <w:rsid w:val="0060629C"/>
    <w:rsid w:val="00606765"/>
    <w:rsid w:val="006075B4"/>
    <w:rsid w:val="0061098D"/>
    <w:rsid w:val="00611231"/>
    <w:rsid w:val="00613762"/>
    <w:rsid w:val="00614084"/>
    <w:rsid w:val="00616739"/>
    <w:rsid w:val="00616918"/>
    <w:rsid w:val="006172CD"/>
    <w:rsid w:val="00620D69"/>
    <w:rsid w:val="006212A3"/>
    <w:rsid w:val="006215D2"/>
    <w:rsid w:val="006219C3"/>
    <w:rsid w:val="006229A2"/>
    <w:rsid w:val="00624AF4"/>
    <w:rsid w:val="006257BA"/>
    <w:rsid w:val="00625BA0"/>
    <w:rsid w:val="00625CF1"/>
    <w:rsid w:val="00626D4C"/>
    <w:rsid w:val="00627387"/>
    <w:rsid w:val="0062751F"/>
    <w:rsid w:val="0063049F"/>
    <w:rsid w:val="006305AB"/>
    <w:rsid w:val="00630B8E"/>
    <w:rsid w:val="006319C1"/>
    <w:rsid w:val="00632AEF"/>
    <w:rsid w:val="006360E5"/>
    <w:rsid w:val="006364F1"/>
    <w:rsid w:val="006370B8"/>
    <w:rsid w:val="0063718F"/>
    <w:rsid w:val="00637ABE"/>
    <w:rsid w:val="00641112"/>
    <w:rsid w:val="0064111E"/>
    <w:rsid w:val="00641452"/>
    <w:rsid w:val="00641841"/>
    <w:rsid w:val="006443A5"/>
    <w:rsid w:val="00644D64"/>
    <w:rsid w:val="00645798"/>
    <w:rsid w:val="00646815"/>
    <w:rsid w:val="00646B8A"/>
    <w:rsid w:val="006516B2"/>
    <w:rsid w:val="00652760"/>
    <w:rsid w:val="00652C98"/>
    <w:rsid w:val="00652FA5"/>
    <w:rsid w:val="006539DF"/>
    <w:rsid w:val="00654587"/>
    <w:rsid w:val="0065554A"/>
    <w:rsid w:val="00656EFC"/>
    <w:rsid w:val="00657C70"/>
    <w:rsid w:val="00657CFB"/>
    <w:rsid w:val="00661677"/>
    <w:rsid w:val="0066188D"/>
    <w:rsid w:val="0066336E"/>
    <w:rsid w:val="00664739"/>
    <w:rsid w:val="00665651"/>
    <w:rsid w:val="006664DF"/>
    <w:rsid w:val="00666B40"/>
    <w:rsid w:val="0066753F"/>
    <w:rsid w:val="00670E60"/>
    <w:rsid w:val="0067132D"/>
    <w:rsid w:val="0067270B"/>
    <w:rsid w:val="00673333"/>
    <w:rsid w:val="00673A41"/>
    <w:rsid w:val="006741FF"/>
    <w:rsid w:val="00675E1F"/>
    <w:rsid w:val="00675E89"/>
    <w:rsid w:val="0067603B"/>
    <w:rsid w:val="006775D3"/>
    <w:rsid w:val="00680E78"/>
    <w:rsid w:val="00680F06"/>
    <w:rsid w:val="00680FA4"/>
    <w:rsid w:val="00682426"/>
    <w:rsid w:val="006824FF"/>
    <w:rsid w:val="006834F8"/>
    <w:rsid w:val="0068384C"/>
    <w:rsid w:val="00683DCD"/>
    <w:rsid w:val="0068446E"/>
    <w:rsid w:val="00684602"/>
    <w:rsid w:val="006849CA"/>
    <w:rsid w:val="00684C36"/>
    <w:rsid w:val="006852FA"/>
    <w:rsid w:val="0068630A"/>
    <w:rsid w:val="00691D6B"/>
    <w:rsid w:val="00692D10"/>
    <w:rsid w:val="006938C7"/>
    <w:rsid w:val="00693A9B"/>
    <w:rsid w:val="00693E8E"/>
    <w:rsid w:val="00695BBC"/>
    <w:rsid w:val="00695C0A"/>
    <w:rsid w:val="00696BDA"/>
    <w:rsid w:val="00697345"/>
    <w:rsid w:val="006A0F4F"/>
    <w:rsid w:val="006A1F31"/>
    <w:rsid w:val="006A390B"/>
    <w:rsid w:val="006A5D7E"/>
    <w:rsid w:val="006A6045"/>
    <w:rsid w:val="006A6118"/>
    <w:rsid w:val="006A6D9A"/>
    <w:rsid w:val="006A7D99"/>
    <w:rsid w:val="006B0831"/>
    <w:rsid w:val="006B13B0"/>
    <w:rsid w:val="006B2F1C"/>
    <w:rsid w:val="006B3429"/>
    <w:rsid w:val="006B34D0"/>
    <w:rsid w:val="006B3F68"/>
    <w:rsid w:val="006B4663"/>
    <w:rsid w:val="006B487C"/>
    <w:rsid w:val="006B4D3F"/>
    <w:rsid w:val="006B4EE1"/>
    <w:rsid w:val="006B50B5"/>
    <w:rsid w:val="006B5BDC"/>
    <w:rsid w:val="006B5D14"/>
    <w:rsid w:val="006B670F"/>
    <w:rsid w:val="006B78F8"/>
    <w:rsid w:val="006B79E4"/>
    <w:rsid w:val="006C0AB3"/>
    <w:rsid w:val="006C0FBF"/>
    <w:rsid w:val="006C1656"/>
    <w:rsid w:val="006C2264"/>
    <w:rsid w:val="006C2F2F"/>
    <w:rsid w:val="006C4372"/>
    <w:rsid w:val="006C5119"/>
    <w:rsid w:val="006C7A7C"/>
    <w:rsid w:val="006D0448"/>
    <w:rsid w:val="006D0B30"/>
    <w:rsid w:val="006D1AFF"/>
    <w:rsid w:val="006D26F1"/>
    <w:rsid w:val="006D2D4C"/>
    <w:rsid w:val="006D30CC"/>
    <w:rsid w:val="006D3C9F"/>
    <w:rsid w:val="006D3FD6"/>
    <w:rsid w:val="006D45E1"/>
    <w:rsid w:val="006D5270"/>
    <w:rsid w:val="006D71CF"/>
    <w:rsid w:val="006D7F03"/>
    <w:rsid w:val="006E048C"/>
    <w:rsid w:val="006E0EC3"/>
    <w:rsid w:val="006E24C8"/>
    <w:rsid w:val="006E280E"/>
    <w:rsid w:val="006E2810"/>
    <w:rsid w:val="006E29F2"/>
    <w:rsid w:val="006E4787"/>
    <w:rsid w:val="006E4FF4"/>
    <w:rsid w:val="006E51CE"/>
    <w:rsid w:val="006E68C9"/>
    <w:rsid w:val="006E697E"/>
    <w:rsid w:val="006E7E38"/>
    <w:rsid w:val="006F2DFD"/>
    <w:rsid w:val="006F43FD"/>
    <w:rsid w:val="006F6499"/>
    <w:rsid w:val="0070084A"/>
    <w:rsid w:val="00701771"/>
    <w:rsid w:val="00701930"/>
    <w:rsid w:val="00701EB4"/>
    <w:rsid w:val="00702C34"/>
    <w:rsid w:val="00702F5F"/>
    <w:rsid w:val="00703BBE"/>
    <w:rsid w:val="00703C06"/>
    <w:rsid w:val="00704292"/>
    <w:rsid w:val="0070621E"/>
    <w:rsid w:val="00706857"/>
    <w:rsid w:val="00706EEA"/>
    <w:rsid w:val="0070746F"/>
    <w:rsid w:val="00707704"/>
    <w:rsid w:val="00707E3C"/>
    <w:rsid w:val="007101DB"/>
    <w:rsid w:val="00710630"/>
    <w:rsid w:val="00711286"/>
    <w:rsid w:val="007116C9"/>
    <w:rsid w:val="007120C0"/>
    <w:rsid w:val="0071276E"/>
    <w:rsid w:val="00712B3E"/>
    <w:rsid w:val="00713BE5"/>
    <w:rsid w:val="00715E0A"/>
    <w:rsid w:val="00716C85"/>
    <w:rsid w:val="00720AD9"/>
    <w:rsid w:val="007210BD"/>
    <w:rsid w:val="00722C77"/>
    <w:rsid w:val="00723638"/>
    <w:rsid w:val="0072414B"/>
    <w:rsid w:val="00726077"/>
    <w:rsid w:val="00726108"/>
    <w:rsid w:val="00727FB4"/>
    <w:rsid w:val="007305CA"/>
    <w:rsid w:val="00730CE3"/>
    <w:rsid w:val="00731603"/>
    <w:rsid w:val="00733295"/>
    <w:rsid w:val="0073374E"/>
    <w:rsid w:val="00733CF6"/>
    <w:rsid w:val="0073552B"/>
    <w:rsid w:val="007355FB"/>
    <w:rsid w:val="007359EC"/>
    <w:rsid w:val="00736CED"/>
    <w:rsid w:val="007372A9"/>
    <w:rsid w:val="007372CA"/>
    <w:rsid w:val="00737312"/>
    <w:rsid w:val="00737499"/>
    <w:rsid w:val="00737DB7"/>
    <w:rsid w:val="00740250"/>
    <w:rsid w:val="0074190B"/>
    <w:rsid w:val="00742434"/>
    <w:rsid w:val="00743443"/>
    <w:rsid w:val="0074348D"/>
    <w:rsid w:val="00744112"/>
    <w:rsid w:val="007442D4"/>
    <w:rsid w:val="007443A4"/>
    <w:rsid w:val="00744D2E"/>
    <w:rsid w:val="00745678"/>
    <w:rsid w:val="00746EBD"/>
    <w:rsid w:val="007479B1"/>
    <w:rsid w:val="00750755"/>
    <w:rsid w:val="00750ADA"/>
    <w:rsid w:val="00752122"/>
    <w:rsid w:val="00755155"/>
    <w:rsid w:val="007557E1"/>
    <w:rsid w:val="00756D70"/>
    <w:rsid w:val="00757E1F"/>
    <w:rsid w:val="00760125"/>
    <w:rsid w:val="00760D02"/>
    <w:rsid w:val="007610D0"/>
    <w:rsid w:val="00761438"/>
    <w:rsid w:val="0076190C"/>
    <w:rsid w:val="0076217A"/>
    <w:rsid w:val="007626D5"/>
    <w:rsid w:val="00763B11"/>
    <w:rsid w:val="0076402C"/>
    <w:rsid w:val="00766100"/>
    <w:rsid w:val="00767140"/>
    <w:rsid w:val="00767BBC"/>
    <w:rsid w:val="00770309"/>
    <w:rsid w:val="00770CD8"/>
    <w:rsid w:val="00771D3D"/>
    <w:rsid w:val="00772117"/>
    <w:rsid w:val="0077234A"/>
    <w:rsid w:val="00773C1A"/>
    <w:rsid w:val="007742BB"/>
    <w:rsid w:val="00775DF6"/>
    <w:rsid w:val="00777ED0"/>
    <w:rsid w:val="007836CD"/>
    <w:rsid w:val="00783F48"/>
    <w:rsid w:val="00784EF2"/>
    <w:rsid w:val="00785058"/>
    <w:rsid w:val="0078580A"/>
    <w:rsid w:val="00785A82"/>
    <w:rsid w:val="00786404"/>
    <w:rsid w:val="007870C3"/>
    <w:rsid w:val="00787C7C"/>
    <w:rsid w:val="00790543"/>
    <w:rsid w:val="007908FB"/>
    <w:rsid w:val="00790A57"/>
    <w:rsid w:val="00791D00"/>
    <w:rsid w:val="00792472"/>
    <w:rsid w:val="00792E79"/>
    <w:rsid w:val="00792E89"/>
    <w:rsid w:val="00792F76"/>
    <w:rsid w:val="00793241"/>
    <w:rsid w:val="0079431E"/>
    <w:rsid w:val="00794A4F"/>
    <w:rsid w:val="007950BF"/>
    <w:rsid w:val="0079543B"/>
    <w:rsid w:val="00795544"/>
    <w:rsid w:val="0079619F"/>
    <w:rsid w:val="00797D1A"/>
    <w:rsid w:val="00797E63"/>
    <w:rsid w:val="007A063B"/>
    <w:rsid w:val="007A27BB"/>
    <w:rsid w:val="007A297D"/>
    <w:rsid w:val="007A33B0"/>
    <w:rsid w:val="007A416E"/>
    <w:rsid w:val="007A467E"/>
    <w:rsid w:val="007A480B"/>
    <w:rsid w:val="007A75E5"/>
    <w:rsid w:val="007A7646"/>
    <w:rsid w:val="007B03B0"/>
    <w:rsid w:val="007B0D74"/>
    <w:rsid w:val="007B0E69"/>
    <w:rsid w:val="007B2062"/>
    <w:rsid w:val="007B3747"/>
    <w:rsid w:val="007B5E67"/>
    <w:rsid w:val="007B696A"/>
    <w:rsid w:val="007B7A2E"/>
    <w:rsid w:val="007B7C62"/>
    <w:rsid w:val="007B7E26"/>
    <w:rsid w:val="007C0408"/>
    <w:rsid w:val="007C1273"/>
    <w:rsid w:val="007C2C87"/>
    <w:rsid w:val="007C2F89"/>
    <w:rsid w:val="007C415F"/>
    <w:rsid w:val="007C5386"/>
    <w:rsid w:val="007C5488"/>
    <w:rsid w:val="007C55A9"/>
    <w:rsid w:val="007C5C81"/>
    <w:rsid w:val="007C623C"/>
    <w:rsid w:val="007C662A"/>
    <w:rsid w:val="007C671B"/>
    <w:rsid w:val="007C7CC6"/>
    <w:rsid w:val="007D08ED"/>
    <w:rsid w:val="007D1D9B"/>
    <w:rsid w:val="007D254D"/>
    <w:rsid w:val="007D26F3"/>
    <w:rsid w:val="007D39FF"/>
    <w:rsid w:val="007D4530"/>
    <w:rsid w:val="007D4F20"/>
    <w:rsid w:val="007D531D"/>
    <w:rsid w:val="007D54EA"/>
    <w:rsid w:val="007D63F4"/>
    <w:rsid w:val="007D6852"/>
    <w:rsid w:val="007D70C0"/>
    <w:rsid w:val="007E0D03"/>
    <w:rsid w:val="007E1A21"/>
    <w:rsid w:val="007E23B4"/>
    <w:rsid w:val="007E4001"/>
    <w:rsid w:val="007E49AB"/>
    <w:rsid w:val="007E5272"/>
    <w:rsid w:val="007F2045"/>
    <w:rsid w:val="007F20F2"/>
    <w:rsid w:val="007F25A5"/>
    <w:rsid w:val="007F3C9C"/>
    <w:rsid w:val="007F4FDE"/>
    <w:rsid w:val="007F56B0"/>
    <w:rsid w:val="007F6032"/>
    <w:rsid w:val="007F7BEF"/>
    <w:rsid w:val="00800095"/>
    <w:rsid w:val="008006F6"/>
    <w:rsid w:val="008011A4"/>
    <w:rsid w:val="008012FE"/>
    <w:rsid w:val="00801BD3"/>
    <w:rsid w:val="00803067"/>
    <w:rsid w:val="00803116"/>
    <w:rsid w:val="00805504"/>
    <w:rsid w:val="0080586B"/>
    <w:rsid w:val="00806A51"/>
    <w:rsid w:val="00806C5E"/>
    <w:rsid w:val="00807994"/>
    <w:rsid w:val="00807DCE"/>
    <w:rsid w:val="008103B7"/>
    <w:rsid w:val="008112D4"/>
    <w:rsid w:val="00811457"/>
    <w:rsid w:val="008123D2"/>
    <w:rsid w:val="00813347"/>
    <w:rsid w:val="00814E70"/>
    <w:rsid w:val="00814FA9"/>
    <w:rsid w:val="00814FD4"/>
    <w:rsid w:val="0081724A"/>
    <w:rsid w:val="00817574"/>
    <w:rsid w:val="00817988"/>
    <w:rsid w:val="008206AD"/>
    <w:rsid w:val="0082413A"/>
    <w:rsid w:val="00824207"/>
    <w:rsid w:val="0082487C"/>
    <w:rsid w:val="00827988"/>
    <w:rsid w:val="008309BA"/>
    <w:rsid w:val="00831194"/>
    <w:rsid w:val="008318C1"/>
    <w:rsid w:val="008319FD"/>
    <w:rsid w:val="00831B12"/>
    <w:rsid w:val="0083316D"/>
    <w:rsid w:val="00834618"/>
    <w:rsid w:val="00834ABD"/>
    <w:rsid w:val="008356C0"/>
    <w:rsid w:val="008356CE"/>
    <w:rsid w:val="00836001"/>
    <w:rsid w:val="00836D73"/>
    <w:rsid w:val="00836D9E"/>
    <w:rsid w:val="008400CA"/>
    <w:rsid w:val="00840118"/>
    <w:rsid w:val="008408B8"/>
    <w:rsid w:val="008414C0"/>
    <w:rsid w:val="0084227F"/>
    <w:rsid w:val="008441DA"/>
    <w:rsid w:val="0084420F"/>
    <w:rsid w:val="008445BE"/>
    <w:rsid w:val="0084524B"/>
    <w:rsid w:val="00846723"/>
    <w:rsid w:val="00846BBC"/>
    <w:rsid w:val="00847C20"/>
    <w:rsid w:val="00852C91"/>
    <w:rsid w:val="008558E7"/>
    <w:rsid w:val="0085749E"/>
    <w:rsid w:val="008605EF"/>
    <w:rsid w:val="00860CBA"/>
    <w:rsid w:val="0086126D"/>
    <w:rsid w:val="00861D88"/>
    <w:rsid w:val="00862275"/>
    <w:rsid w:val="0086267F"/>
    <w:rsid w:val="00862869"/>
    <w:rsid w:val="0086352C"/>
    <w:rsid w:val="00863E15"/>
    <w:rsid w:val="00864291"/>
    <w:rsid w:val="00864691"/>
    <w:rsid w:val="00870DB0"/>
    <w:rsid w:val="008715A6"/>
    <w:rsid w:val="00871F4B"/>
    <w:rsid w:val="00872CDA"/>
    <w:rsid w:val="008737D5"/>
    <w:rsid w:val="00876570"/>
    <w:rsid w:val="008767EF"/>
    <w:rsid w:val="0087693C"/>
    <w:rsid w:val="00876DDD"/>
    <w:rsid w:val="008773FD"/>
    <w:rsid w:val="00877711"/>
    <w:rsid w:val="0088198C"/>
    <w:rsid w:val="00881C1A"/>
    <w:rsid w:val="00883809"/>
    <w:rsid w:val="00885E01"/>
    <w:rsid w:val="00891558"/>
    <w:rsid w:val="008946BB"/>
    <w:rsid w:val="00894790"/>
    <w:rsid w:val="00894DD0"/>
    <w:rsid w:val="00895785"/>
    <w:rsid w:val="008978AE"/>
    <w:rsid w:val="008A0B3E"/>
    <w:rsid w:val="008A2402"/>
    <w:rsid w:val="008A27D2"/>
    <w:rsid w:val="008A3180"/>
    <w:rsid w:val="008A5450"/>
    <w:rsid w:val="008A5D38"/>
    <w:rsid w:val="008A683F"/>
    <w:rsid w:val="008A68DB"/>
    <w:rsid w:val="008A6A51"/>
    <w:rsid w:val="008B08AB"/>
    <w:rsid w:val="008B1496"/>
    <w:rsid w:val="008B173D"/>
    <w:rsid w:val="008B2338"/>
    <w:rsid w:val="008B4247"/>
    <w:rsid w:val="008B4B28"/>
    <w:rsid w:val="008B4EF0"/>
    <w:rsid w:val="008B550D"/>
    <w:rsid w:val="008B57DB"/>
    <w:rsid w:val="008B5EDB"/>
    <w:rsid w:val="008B65FC"/>
    <w:rsid w:val="008B6F20"/>
    <w:rsid w:val="008B73EA"/>
    <w:rsid w:val="008B7FC3"/>
    <w:rsid w:val="008C0B0F"/>
    <w:rsid w:val="008C0C8F"/>
    <w:rsid w:val="008C1CB5"/>
    <w:rsid w:val="008C20B4"/>
    <w:rsid w:val="008C24BC"/>
    <w:rsid w:val="008C44BE"/>
    <w:rsid w:val="008C4C4B"/>
    <w:rsid w:val="008C5CBF"/>
    <w:rsid w:val="008C6BBA"/>
    <w:rsid w:val="008D1161"/>
    <w:rsid w:val="008D11B1"/>
    <w:rsid w:val="008D4307"/>
    <w:rsid w:val="008D48A7"/>
    <w:rsid w:val="008D4D82"/>
    <w:rsid w:val="008D509D"/>
    <w:rsid w:val="008D639A"/>
    <w:rsid w:val="008E0002"/>
    <w:rsid w:val="008E2475"/>
    <w:rsid w:val="008E343E"/>
    <w:rsid w:val="008E3B5C"/>
    <w:rsid w:val="008E3EB8"/>
    <w:rsid w:val="008E471D"/>
    <w:rsid w:val="008E6E28"/>
    <w:rsid w:val="008E702E"/>
    <w:rsid w:val="008E755C"/>
    <w:rsid w:val="008E7B72"/>
    <w:rsid w:val="008F0B7D"/>
    <w:rsid w:val="008F0CDC"/>
    <w:rsid w:val="008F0CF6"/>
    <w:rsid w:val="008F1393"/>
    <w:rsid w:val="008F3B9C"/>
    <w:rsid w:val="008F3D56"/>
    <w:rsid w:val="008F413A"/>
    <w:rsid w:val="008F6D3F"/>
    <w:rsid w:val="00901E5F"/>
    <w:rsid w:val="00902972"/>
    <w:rsid w:val="00903729"/>
    <w:rsid w:val="009037DC"/>
    <w:rsid w:val="00904722"/>
    <w:rsid w:val="00904994"/>
    <w:rsid w:val="00905FA9"/>
    <w:rsid w:val="009061AB"/>
    <w:rsid w:val="00907147"/>
    <w:rsid w:val="00907990"/>
    <w:rsid w:val="00910C1F"/>
    <w:rsid w:val="0091114C"/>
    <w:rsid w:val="00911278"/>
    <w:rsid w:val="00912268"/>
    <w:rsid w:val="00912F27"/>
    <w:rsid w:val="009130E4"/>
    <w:rsid w:val="0091351B"/>
    <w:rsid w:val="00916859"/>
    <w:rsid w:val="00917C2D"/>
    <w:rsid w:val="009217F2"/>
    <w:rsid w:val="00922984"/>
    <w:rsid w:val="00922F68"/>
    <w:rsid w:val="00924971"/>
    <w:rsid w:val="00925CE3"/>
    <w:rsid w:val="00926A08"/>
    <w:rsid w:val="0092734C"/>
    <w:rsid w:val="00930230"/>
    <w:rsid w:val="009302B2"/>
    <w:rsid w:val="0093063A"/>
    <w:rsid w:val="009315D4"/>
    <w:rsid w:val="009318D4"/>
    <w:rsid w:val="0093344D"/>
    <w:rsid w:val="009340E0"/>
    <w:rsid w:val="00936430"/>
    <w:rsid w:val="0093655E"/>
    <w:rsid w:val="00936792"/>
    <w:rsid w:val="0094028D"/>
    <w:rsid w:val="00941084"/>
    <w:rsid w:val="00941182"/>
    <w:rsid w:val="00941E5F"/>
    <w:rsid w:val="00942211"/>
    <w:rsid w:val="0094240E"/>
    <w:rsid w:val="00943272"/>
    <w:rsid w:val="009437CC"/>
    <w:rsid w:val="00943949"/>
    <w:rsid w:val="009446C5"/>
    <w:rsid w:val="009446F4"/>
    <w:rsid w:val="009446FC"/>
    <w:rsid w:val="0094581B"/>
    <w:rsid w:val="00945FFF"/>
    <w:rsid w:val="009461DC"/>
    <w:rsid w:val="00947D2E"/>
    <w:rsid w:val="0095035F"/>
    <w:rsid w:val="00950696"/>
    <w:rsid w:val="0095085B"/>
    <w:rsid w:val="00950BA6"/>
    <w:rsid w:val="009518F3"/>
    <w:rsid w:val="00951E1E"/>
    <w:rsid w:val="00952128"/>
    <w:rsid w:val="0095333E"/>
    <w:rsid w:val="00954372"/>
    <w:rsid w:val="00954B10"/>
    <w:rsid w:val="009550D8"/>
    <w:rsid w:val="009567EF"/>
    <w:rsid w:val="00956C9B"/>
    <w:rsid w:val="00956D13"/>
    <w:rsid w:val="0095701A"/>
    <w:rsid w:val="009604B4"/>
    <w:rsid w:val="0096089D"/>
    <w:rsid w:val="009615F5"/>
    <w:rsid w:val="00961664"/>
    <w:rsid w:val="009619EB"/>
    <w:rsid w:val="00961BEF"/>
    <w:rsid w:val="00963BBC"/>
    <w:rsid w:val="009644B7"/>
    <w:rsid w:val="00965056"/>
    <w:rsid w:val="009703A2"/>
    <w:rsid w:val="00970580"/>
    <w:rsid w:val="00971120"/>
    <w:rsid w:val="009712A2"/>
    <w:rsid w:val="0097170B"/>
    <w:rsid w:val="00971C52"/>
    <w:rsid w:val="00971D9E"/>
    <w:rsid w:val="00971F3C"/>
    <w:rsid w:val="009725D8"/>
    <w:rsid w:val="00972B30"/>
    <w:rsid w:val="00972B7A"/>
    <w:rsid w:val="0097319D"/>
    <w:rsid w:val="00974F77"/>
    <w:rsid w:val="00975D3F"/>
    <w:rsid w:val="00976183"/>
    <w:rsid w:val="00976263"/>
    <w:rsid w:val="009773B3"/>
    <w:rsid w:val="00977DB1"/>
    <w:rsid w:val="00977DDB"/>
    <w:rsid w:val="00980885"/>
    <w:rsid w:val="00981BFA"/>
    <w:rsid w:val="0098294A"/>
    <w:rsid w:val="0098397A"/>
    <w:rsid w:val="009842DF"/>
    <w:rsid w:val="00984877"/>
    <w:rsid w:val="009849A4"/>
    <w:rsid w:val="00984EBE"/>
    <w:rsid w:val="0098503D"/>
    <w:rsid w:val="00985847"/>
    <w:rsid w:val="0098617B"/>
    <w:rsid w:val="00986228"/>
    <w:rsid w:val="0098799F"/>
    <w:rsid w:val="00990F4E"/>
    <w:rsid w:val="009914DB"/>
    <w:rsid w:val="00992584"/>
    <w:rsid w:val="009927E5"/>
    <w:rsid w:val="00993A8E"/>
    <w:rsid w:val="00993DA0"/>
    <w:rsid w:val="0099523D"/>
    <w:rsid w:val="00996ADC"/>
    <w:rsid w:val="00996B84"/>
    <w:rsid w:val="00996BB3"/>
    <w:rsid w:val="00996FBA"/>
    <w:rsid w:val="00997CF7"/>
    <w:rsid w:val="009A0B06"/>
    <w:rsid w:val="009A31C4"/>
    <w:rsid w:val="009A3FC1"/>
    <w:rsid w:val="009A4E9A"/>
    <w:rsid w:val="009A50A5"/>
    <w:rsid w:val="009A5216"/>
    <w:rsid w:val="009A5ED7"/>
    <w:rsid w:val="009A61E5"/>
    <w:rsid w:val="009A67B2"/>
    <w:rsid w:val="009A7309"/>
    <w:rsid w:val="009B0763"/>
    <w:rsid w:val="009B0F15"/>
    <w:rsid w:val="009B10FF"/>
    <w:rsid w:val="009B1891"/>
    <w:rsid w:val="009B1B8B"/>
    <w:rsid w:val="009B26CA"/>
    <w:rsid w:val="009B29BC"/>
    <w:rsid w:val="009B37AE"/>
    <w:rsid w:val="009B49EE"/>
    <w:rsid w:val="009B6FAC"/>
    <w:rsid w:val="009B72C6"/>
    <w:rsid w:val="009B7544"/>
    <w:rsid w:val="009B7700"/>
    <w:rsid w:val="009B7A64"/>
    <w:rsid w:val="009B7DA5"/>
    <w:rsid w:val="009C0660"/>
    <w:rsid w:val="009C33E3"/>
    <w:rsid w:val="009C3EAD"/>
    <w:rsid w:val="009C6070"/>
    <w:rsid w:val="009C6999"/>
    <w:rsid w:val="009C70AA"/>
    <w:rsid w:val="009C7535"/>
    <w:rsid w:val="009D08F6"/>
    <w:rsid w:val="009D1538"/>
    <w:rsid w:val="009D207B"/>
    <w:rsid w:val="009D262A"/>
    <w:rsid w:val="009D2C56"/>
    <w:rsid w:val="009D4206"/>
    <w:rsid w:val="009D52B5"/>
    <w:rsid w:val="009D5A15"/>
    <w:rsid w:val="009D5DAD"/>
    <w:rsid w:val="009D6035"/>
    <w:rsid w:val="009D6B8E"/>
    <w:rsid w:val="009E04FE"/>
    <w:rsid w:val="009E0865"/>
    <w:rsid w:val="009E0E55"/>
    <w:rsid w:val="009E1DEC"/>
    <w:rsid w:val="009E1E1E"/>
    <w:rsid w:val="009E221F"/>
    <w:rsid w:val="009E2E3D"/>
    <w:rsid w:val="009E4145"/>
    <w:rsid w:val="009E5BC4"/>
    <w:rsid w:val="009E646F"/>
    <w:rsid w:val="009E73B5"/>
    <w:rsid w:val="009F05BB"/>
    <w:rsid w:val="009F0A7D"/>
    <w:rsid w:val="009F18CA"/>
    <w:rsid w:val="009F3BBA"/>
    <w:rsid w:val="009F5F31"/>
    <w:rsid w:val="009F7262"/>
    <w:rsid w:val="009F797E"/>
    <w:rsid w:val="009F7CF8"/>
    <w:rsid w:val="00A00AC1"/>
    <w:rsid w:val="00A00D14"/>
    <w:rsid w:val="00A00D6B"/>
    <w:rsid w:val="00A020D4"/>
    <w:rsid w:val="00A02798"/>
    <w:rsid w:val="00A039AE"/>
    <w:rsid w:val="00A0428A"/>
    <w:rsid w:val="00A046CC"/>
    <w:rsid w:val="00A04EF3"/>
    <w:rsid w:val="00A0549B"/>
    <w:rsid w:val="00A0576D"/>
    <w:rsid w:val="00A07CCC"/>
    <w:rsid w:val="00A1005F"/>
    <w:rsid w:val="00A12BA7"/>
    <w:rsid w:val="00A12E56"/>
    <w:rsid w:val="00A13170"/>
    <w:rsid w:val="00A1320B"/>
    <w:rsid w:val="00A1333C"/>
    <w:rsid w:val="00A13A0D"/>
    <w:rsid w:val="00A143C5"/>
    <w:rsid w:val="00A156B6"/>
    <w:rsid w:val="00A158AA"/>
    <w:rsid w:val="00A17050"/>
    <w:rsid w:val="00A17957"/>
    <w:rsid w:val="00A17BA6"/>
    <w:rsid w:val="00A17D6C"/>
    <w:rsid w:val="00A20F41"/>
    <w:rsid w:val="00A2160F"/>
    <w:rsid w:val="00A218C9"/>
    <w:rsid w:val="00A22A58"/>
    <w:rsid w:val="00A22B5B"/>
    <w:rsid w:val="00A239F2"/>
    <w:rsid w:val="00A249D1"/>
    <w:rsid w:val="00A26B29"/>
    <w:rsid w:val="00A31349"/>
    <w:rsid w:val="00A319A3"/>
    <w:rsid w:val="00A31D80"/>
    <w:rsid w:val="00A32720"/>
    <w:rsid w:val="00A334C9"/>
    <w:rsid w:val="00A344B1"/>
    <w:rsid w:val="00A354E8"/>
    <w:rsid w:val="00A35898"/>
    <w:rsid w:val="00A35AFC"/>
    <w:rsid w:val="00A37609"/>
    <w:rsid w:val="00A37E02"/>
    <w:rsid w:val="00A40A33"/>
    <w:rsid w:val="00A40FAD"/>
    <w:rsid w:val="00A41864"/>
    <w:rsid w:val="00A41AE2"/>
    <w:rsid w:val="00A4257A"/>
    <w:rsid w:val="00A42AF9"/>
    <w:rsid w:val="00A4343A"/>
    <w:rsid w:val="00A435DD"/>
    <w:rsid w:val="00A4371F"/>
    <w:rsid w:val="00A44708"/>
    <w:rsid w:val="00A45416"/>
    <w:rsid w:val="00A456C4"/>
    <w:rsid w:val="00A45783"/>
    <w:rsid w:val="00A45DEF"/>
    <w:rsid w:val="00A461DD"/>
    <w:rsid w:val="00A475A6"/>
    <w:rsid w:val="00A477C0"/>
    <w:rsid w:val="00A47A30"/>
    <w:rsid w:val="00A47B23"/>
    <w:rsid w:val="00A47ED2"/>
    <w:rsid w:val="00A502D5"/>
    <w:rsid w:val="00A5150B"/>
    <w:rsid w:val="00A515A6"/>
    <w:rsid w:val="00A51898"/>
    <w:rsid w:val="00A533E4"/>
    <w:rsid w:val="00A53F72"/>
    <w:rsid w:val="00A5454A"/>
    <w:rsid w:val="00A549B4"/>
    <w:rsid w:val="00A56CD8"/>
    <w:rsid w:val="00A56EC5"/>
    <w:rsid w:val="00A570A4"/>
    <w:rsid w:val="00A573F8"/>
    <w:rsid w:val="00A5745F"/>
    <w:rsid w:val="00A5757A"/>
    <w:rsid w:val="00A60A10"/>
    <w:rsid w:val="00A613DE"/>
    <w:rsid w:val="00A619E9"/>
    <w:rsid w:val="00A6223F"/>
    <w:rsid w:val="00A62714"/>
    <w:rsid w:val="00A627B6"/>
    <w:rsid w:val="00A62A70"/>
    <w:rsid w:val="00A6303E"/>
    <w:rsid w:val="00A632E4"/>
    <w:rsid w:val="00A63E4F"/>
    <w:rsid w:val="00A64766"/>
    <w:rsid w:val="00A64EDB"/>
    <w:rsid w:val="00A66207"/>
    <w:rsid w:val="00A6628B"/>
    <w:rsid w:val="00A662E0"/>
    <w:rsid w:val="00A67D07"/>
    <w:rsid w:val="00A67E77"/>
    <w:rsid w:val="00A70DBC"/>
    <w:rsid w:val="00A7244A"/>
    <w:rsid w:val="00A72E44"/>
    <w:rsid w:val="00A73AAD"/>
    <w:rsid w:val="00A73CB3"/>
    <w:rsid w:val="00A75957"/>
    <w:rsid w:val="00A81363"/>
    <w:rsid w:val="00A8188B"/>
    <w:rsid w:val="00A81A52"/>
    <w:rsid w:val="00A824D4"/>
    <w:rsid w:val="00A830E9"/>
    <w:rsid w:val="00A8311F"/>
    <w:rsid w:val="00A83364"/>
    <w:rsid w:val="00A8393D"/>
    <w:rsid w:val="00A83F8D"/>
    <w:rsid w:val="00A8449F"/>
    <w:rsid w:val="00A84619"/>
    <w:rsid w:val="00A8586B"/>
    <w:rsid w:val="00A85E6C"/>
    <w:rsid w:val="00A85F0F"/>
    <w:rsid w:val="00A86FE4"/>
    <w:rsid w:val="00A87622"/>
    <w:rsid w:val="00A876F2"/>
    <w:rsid w:val="00A90673"/>
    <w:rsid w:val="00A909B3"/>
    <w:rsid w:val="00A90B81"/>
    <w:rsid w:val="00A90DAD"/>
    <w:rsid w:val="00A91176"/>
    <w:rsid w:val="00A9189B"/>
    <w:rsid w:val="00A9299D"/>
    <w:rsid w:val="00A92BDC"/>
    <w:rsid w:val="00A92D7E"/>
    <w:rsid w:val="00A948E4"/>
    <w:rsid w:val="00A94AFD"/>
    <w:rsid w:val="00A95036"/>
    <w:rsid w:val="00A9573B"/>
    <w:rsid w:val="00A95A15"/>
    <w:rsid w:val="00A95AB7"/>
    <w:rsid w:val="00A96FAE"/>
    <w:rsid w:val="00A974E0"/>
    <w:rsid w:val="00AA2421"/>
    <w:rsid w:val="00AA2BC3"/>
    <w:rsid w:val="00AA31DD"/>
    <w:rsid w:val="00AA3E3D"/>
    <w:rsid w:val="00AA473A"/>
    <w:rsid w:val="00AA608B"/>
    <w:rsid w:val="00AA66C6"/>
    <w:rsid w:val="00AA71DA"/>
    <w:rsid w:val="00AA772F"/>
    <w:rsid w:val="00AA79F9"/>
    <w:rsid w:val="00AB0E54"/>
    <w:rsid w:val="00AB5F2B"/>
    <w:rsid w:val="00AB6DB0"/>
    <w:rsid w:val="00AB7C0B"/>
    <w:rsid w:val="00AC08BF"/>
    <w:rsid w:val="00AC0D42"/>
    <w:rsid w:val="00AC21B5"/>
    <w:rsid w:val="00AC2856"/>
    <w:rsid w:val="00AC2EB7"/>
    <w:rsid w:val="00AC34CD"/>
    <w:rsid w:val="00AC3778"/>
    <w:rsid w:val="00AC4B85"/>
    <w:rsid w:val="00AC4DFE"/>
    <w:rsid w:val="00AC4F59"/>
    <w:rsid w:val="00AC5226"/>
    <w:rsid w:val="00AC56A4"/>
    <w:rsid w:val="00AC5D81"/>
    <w:rsid w:val="00AC5F8A"/>
    <w:rsid w:val="00AC69AE"/>
    <w:rsid w:val="00AC7453"/>
    <w:rsid w:val="00AC7896"/>
    <w:rsid w:val="00AC795A"/>
    <w:rsid w:val="00AD04D9"/>
    <w:rsid w:val="00AD1C7E"/>
    <w:rsid w:val="00AD2190"/>
    <w:rsid w:val="00AD2A2B"/>
    <w:rsid w:val="00AD32C5"/>
    <w:rsid w:val="00AD4BCE"/>
    <w:rsid w:val="00AD6785"/>
    <w:rsid w:val="00AD723C"/>
    <w:rsid w:val="00AD72C8"/>
    <w:rsid w:val="00AE37A9"/>
    <w:rsid w:val="00AE4358"/>
    <w:rsid w:val="00AE45D1"/>
    <w:rsid w:val="00AE4714"/>
    <w:rsid w:val="00AE4E63"/>
    <w:rsid w:val="00AE5089"/>
    <w:rsid w:val="00AE5D7E"/>
    <w:rsid w:val="00AE686B"/>
    <w:rsid w:val="00AE7438"/>
    <w:rsid w:val="00AF0ADE"/>
    <w:rsid w:val="00AF1CB7"/>
    <w:rsid w:val="00AF20F2"/>
    <w:rsid w:val="00AF2876"/>
    <w:rsid w:val="00AF3487"/>
    <w:rsid w:val="00AF3BB8"/>
    <w:rsid w:val="00AF43F2"/>
    <w:rsid w:val="00AF5286"/>
    <w:rsid w:val="00AF57E4"/>
    <w:rsid w:val="00AF6028"/>
    <w:rsid w:val="00AF6BD9"/>
    <w:rsid w:val="00B028C9"/>
    <w:rsid w:val="00B029E9"/>
    <w:rsid w:val="00B0313E"/>
    <w:rsid w:val="00B03223"/>
    <w:rsid w:val="00B03ADD"/>
    <w:rsid w:val="00B03F98"/>
    <w:rsid w:val="00B041B6"/>
    <w:rsid w:val="00B04435"/>
    <w:rsid w:val="00B04CC8"/>
    <w:rsid w:val="00B0513F"/>
    <w:rsid w:val="00B0541B"/>
    <w:rsid w:val="00B06A2E"/>
    <w:rsid w:val="00B11FA8"/>
    <w:rsid w:val="00B1255D"/>
    <w:rsid w:val="00B12DBF"/>
    <w:rsid w:val="00B14792"/>
    <w:rsid w:val="00B14C8D"/>
    <w:rsid w:val="00B16EE0"/>
    <w:rsid w:val="00B173C0"/>
    <w:rsid w:val="00B17746"/>
    <w:rsid w:val="00B204DB"/>
    <w:rsid w:val="00B20CEC"/>
    <w:rsid w:val="00B21A6B"/>
    <w:rsid w:val="00B2508C"/>
    <w:rsid w:val="00B25221"/>
    <w:rsid w:val="00B26367"/>
    <w:rsid w:val="00B271AA"/>
    <w:rsid w:val="00B31371"/>
    <w:rsid w:val="00B320ED"/>
    <w:rsid w:val="00B322D9"/>
    <w:rsid w:val="00B33E29"/>
    <w:rsid w:val="00B34824"/>
    <w:rsid w:val="00B35416"/>
    <w:rsid w:val="00B35552"/>
    <w:rsid w:val="00B35B93"/>
    <w:rsid w:val="00B3614B"/>
    <w:rsid w:val="00B362EA"/>
    <w:rsid w:val="00B366E5"/>
    <w:rsid w:val="00B37829"/>
    <w:rsid w:val="00B37E39"/>
    <w:rsid w:val="00B407CC"/>
    <w:rsid w:val="00B42A5A"/>
    <w:rsid w:val="00B4342E"/>
    <w:rsid w:val="00B44996"/>
    <w:rsid w:val="00B4499C"/>
    <w:rsid w:val="00B44D60"/>
    <w:rsid w:val="00B45E1C"/>
    <w:rsid w:val="00B46618"/>
    <w:rsid w:val="00B50206"/>
    <w:rsid w:val="00B50CCA"/>
    <w:rsid w:val="00B50F76"/>
    <w:rsid w:val="00B52615"/>
    <w:rsid w:val="00B52654"/>
    <w:rsid w:val="00B5293E"/>
    <w:rsid w:val="00B54ED1"/>
    <w:rsid w:val="00B55940"/>
    <w:rsid w:val="00B55C20"/>
    <w:rsid w:val="00B55D70"/>
    <w:rsid w:val="00B56B8E"/>
    <w:rsid w:val="00B57658"/>
    <w:rsid w:val="00B57B0A"/>
    <w:rsid w:val="00B57EA5"/>
    <w:rsid w:val="00B6180C"/>
    <w:rsid w:val="00B61CBA"/>
    <w:rsid w:val="00B61EA4"/>
    <w:rsid w:val="00B62F6A"/>
    <w:rsid w:val="00B63CE5"/>
    <w:rsid w:val="00B64003"/>
    <w:rsid w:val="00B6484E"/>
    <w:rsid w:val="00B64A20"/>
    <w:rsid w:val="00B65134"/>
    <w:rsid w:val="00B65417"/>
    <w:rsid w:val="00B655E0"/>
    <w:rsid w:val="00B70D99"/>
    <w:rsid w:val="00B72FB2"/>
    <w:rsid w:val="00B7302E"/>
    <w:rsid w:val="00B73C95"/>
    <w:rsid w:val="00B73EC4"/>
    <w:rsid w:val="00B7511C"/>
    <w:rsid w:val="00B7629E"/>
    <w:rsid w:val="00B77507"/>
    <w:rsid w:val="00B8038D"/>
    <w:rsid w:val="00B80E58"/>
    <w:rsid w:val="00B82E0A"/>
    <w:rsid w:val="00B8326F"/>
    <w:rsid w:val="00B83D34"/>
    <w:rsid w:val="00B84335"/>
    <w:rsid w:val="00B85CBB"/>
    <w:rsid w:val="00B862A3"/>
    <w:rsid w:val="00B86914"/>
    <w:rsid w:val="00B87310"/>
    <w:rsid w:val="00B91A13"/>
    <w:rsid w:val="00B91FF4"/>
    <w:rsid w:val="00B930DD"/>
    <w:rsid w:val="00B9388B"/>
    <w:rsid w:val="00B93C07"/>
    <w:rsid w:val="00B94E62"/>
    <w:rsid w:val="00B9699D"/>
    <w:rsid w:val="00BA0DE0"/>
    <w:rsid w:val="00BA0E41"/>
    <w:rsid w:val="00BA2DBD"/>
    <w:rsid w:val="00BA7BFA"/>
    <w:rsid w:val="00BB2B11"/>
    <w:rsid w:val="00BB2B79"/>
    <w:rsid w:val="00BB31F4"/>
    <w:rsid w:val="00BB4D92"/>
    <w:rsid w:val="00BB570D"/>
    <w:rsid w:val="00BB5740"/>
    <w:rsid w:val="00BB5852"/>
    <w:rsid w:val="00BB6001"/>
    <w:rsid w:val="00BB719E"/>
    <w:rsid w:val="00BB781A"/>
    <w:rsid w:val="00BB7C58"/>
    <w:rsid w:val="00BB7FDC"/>
    <w:rsid w:val="00BC0017"/>
    <w:rsid w:val="00BC06F4"/>
    <w:rsid w:val="00BC07C6"/>
    <w:rsid w:val="00BC0EDA"/>
    <w:rsid w:val="00BC1FF6"/>
    <w:rsid w:val="00BC2363"/>
    <w:rsid w:val="00BC28D0"/>
    <w:rsid w:val="00BC3C3F"/>
    <w:rsid w:val="00BC3F72"/>
    <w:rsid w:val="00BC5864"/>
    <w:rsid w:val="00BC58F3"/>
    <w:rsid w:val="00BC5C86"/>
    <w:rsid w:val="00BC6382"/>
    <w:rsid w:val="00BC7416"/>
    <w:rsid w:val="00BC7DBB"/>
    <w:rsid w:val="00BD0CE5"/>
    <w:rsid w:val="00BD25EB"/>
    <w:rsid w:val="00BD2DEF"/>
    <w:rsid w:val="00BD3D71"/>
    <w:rsid w:val="00BD4BB9"/>
    <w:rsid w:val="00BD5447"/>
    <w:rsid w:val="00BD5588"/>
    <w:rsid w:val="00BD5B92"/>
    <w:rsid w:val="00BD78FE"/>
    <w:rsid w:val="00BE1DBD"/>
    <w:rsid w:val="00BE2F2F"/>
    <w:rsid w:val="00BE346B"/>
    <w:rsid w:val="00BE5311"/>
    <w:rsid w:val="00BE783A"/>
    <w:rsid w:val="00BE7EB8"/>
    <w:rsid w:val="00BF056B"/>
    <w:rsid w:val="00BF06E4"/>
    <w:rsid w:val="00BF0833"/>
    <w:rsid w:val="00BF0A79"/>
    <w:rsid w:val="00BF1806"/>
    <w:rsid w:val="00BF2DC8"/>
    <w:rsid w:val="00BF2F9F"/>
    <w:rsid w:val="00BF3827"/>
    <w:rsid w:val="00BF3C76"/>
    <w:rsid w:val="00BF4C28"/>
    <w:rsid w:val="00BF6285"/>
    <w:rsid w:val="00BF76CE"/>
    <w:rsid w:val="00BF7ABA"/>
    <w:rsid w:val="00C0010C"/>
    <w:rsid w:val="00C0197B"/>
    <w:rsid w:val="00C02BC5"/>
    <w:rsid w:val="00C03E0E"/>
    <w:rsid w:val="00C0530E"/>
    <w:rsid w:val="00C05DFC"/>
    <w:rsid w:val="00C061C1"/>
    <w:rsid w:val="00C06899"/>
    <w:rsid w:val="00C1008D"/>
    <w:rsid w:val="00C11128"/>
    <w:rsid w:val="00C117C0"/>
    <w:rsid w:val="00C11D5C"/>
    <w:rsid w:val="00C13473"/>
    <w:rsid w:val="00C13621"/>
    <w:rsid w:val="00C15215"/>
    <w:rsid w:val="00C16FD4"/>
    <w:rsid w:val="00C201E9"/>
    <w:rsid w:val="00C203EB"/>
    <w:rsid w:val="00C20815"/>
    <w:rsid w:val="00C20C13"/>
    <w:rsid w:val="00C21807"/>
    <w:rsid w:val="00C227A2"/>
    <w:rsid w:val="00C2305F"/>
    <w:rsid w:val="00C23311"/>
    <w:rsid w:val="00C25EAB"/>
    <w:rsid w:val="00C26F01"/>
    <w:rsid w:val="00C26F16"/>
    <w:rsid w:val="00C30C17"/>
    <w:rsid w:val="00C313F6"/>
    <w:rsid w:val="00C31EC8"/>
    <w:rsid w:val="00C31FF3"/>
    <w:rsid w:val="00C333B0"/>
    <w:rsid w:val="00C3452B"/>
    <w:rsid w:val="00C362B6"/>
    <w:rsid w:val="00C365D5"/>
    <w:rsid w:val="00C37A53"/>
    <w:rsid w:val="00C404F7"/>
    <w:rsid w:val="00C40915"/>
    <w:rsid w:val="00C42BBE"/>
    <w:rsid w:val="00C44187"/>
    <w:rsid w:val="00C444ED"/>
    <w:rsid w:val="00C45048"/>
    <w:rsid w:val="00C46337"/>
    <w:rsid w:val="00C46C18"/>
    <w:rsid w:val="00C46DAD"/>
    <w:rsid w:val="00C474CB"/>
    <w:rsid w:val="00C509C9"/>
    <w:rsid w:val="00C517DB"/>
    <w:rsid w:val="00C53683"/>
    <w:rsid w:val="00C53CF4"/>
    <w:rsid w:val="00C540F4"/>
    <w:rsid w:val="00C541E5"/>
    <w:rsid w:val="00C54217"/>
    <w:rsid w:val="00C548EB"/>
    <w:rsid w:val="00C564C0"/>
    <w:rsid w:val="00C5713C"/>
    <w:rsid w:val="00C605B5"/>
    <w:rsid w:val="00C61029"/>
    <w:rsid w:val="00C6220F"/>
    <w:rsid w:val="00C62B62"/>
    <w:rsid w:val="00C63023"/>
    <w:rsid w:val="00C63602"/>
    <w:rsid w:val="00C637E6"/>
    <w:rsid w:val="00C6474A"/>
    <w:rsid w:val="00C64DCD"/>
    <w:rsid w:val="00C64DE4"/>
    <w:rsid w:val="00C64F5D"/>
    <w:rsid w:val="00C665F2"/>
    <w:rsid w:val="00C6764E"/>
    <w:rsid w:val="00C711B9"/>
    <w:rsid w:val="00C74DBB"/>
    <w:rsid w:val="00C75135"/>
    <w:rsid w:val="00C75265"/>
    <w:rsid w:val="00C75D75"/>
    <w:rsid w:val="00C76687"/>
    <w:rsid w:val="00C766A4"/>
    <w:rsid w:val="00C76AEB"/>
    <w:rsid w:val="00C76F7C"/>
    <w:rsid w:val="00C8035E"/>
    <w:rsid w:val="00C80AF5"/>
    <w:rsid w:val="00C8272D"/>
    <w:rsid w:val="00C82E04"/>
    <w:rsid w:val="00C83A82"/>
    <w:rsid w:val="00C855A5"/>
    <w:rsid w:val="00C855BF"/>
    <w:rsid w:val="00C87841"/>
    <w:rsid w:val="00C87CC0"/>
    <w:rsid w:val="00C9044A"/>
    <w:rsid w:val="00C910E4"/>
    <w:rsid w:val="00C9140F"/>
    <w:rsid w:val="00C932E8"/>
    <w:rsid w:val="00C93560"/>
    <w:rsid w:val="00C93BF9"/>
    <w:rsid w:val="00C94DC1"/>
    <w:rsid w:val="00C95E6D"/>
    <w:rsid w:val="00C96018"/>
    <w:rsid w:val="00C966EE"/>
    <w:rsid w:val="00C96CCA"/>
    <w:rsid w:val="00C96EFC"/>
    <w:rsid w:val="00C97543"/>
    <w:rsid w:val="00CA04BA"/>
    <w:rsid w:val="00CA090B"/>
    <w:rsid w:val="00CA3065"/>
    <w:rsid w:val="00CA3784"/>
    <w:rsid w:val="00CA3F29"/>
    <w:rsid w:val="00CA48F0"/>
    <w:rsid w:val="00CA4996"/>
    <w:rsid w:val="00CA4C03"/>
    <w:rsid w:val="00CA5064"/>
    <w:rsid w:val="00CA53A7"/>
    <w:rsid w:val="00CA66D4"/>
    <w:rsid w:val="00CA6882"/>
    <w:rsid w:val="00CA7409"/>
    <w:rsid w:val="00CA742B"/>
    <w:rsid w:val="00CB15D0"/>
    <w:rsid w:val="00CB1B21"/>
    <w:rsid w:val="00CB25B3"/>
    <w:rsid w:val="00CB2F68"/>
    <w:rsid w:val="00CB2FE4"/>
    <w:rsid w:val="00CB3650"/>
    <w:rsid w:val="00CB464A"/>
    <w:rsid w:val="00CB5042"/>
    <w:rsid w:val="00CB5655"/>
    <w:rsid w:val="00CB70F9"/>
    <w:rsid w:val="00CB75F4"/>
    <w:rsid w:val="00CB7AE4"/>
    <w:rsid w:val="00CC039F"/>
    <w:rsid w:val="00CC08F2"/>
    <w:rsid w:val="00CC25D0"/>
    <w:rsid w:val="00CC3AD0"/>
    <w:rsid w:val="00CC3EFD"/>
    <w:rsid w:val="00CC43D7"/>
    <w:rsid w:val="00CC4536"/>
    <w:rsid w:val="00CC60E1"/>
    <w:rsid w:val="00CC71F4"/>
    <w:rsid w:val="00CC7650"/>
    <w:rsid w:val="00CD02B1"/>
    <w:rsid w:val="00CD0AE1"/>
    <w:rsid w:val="00CD0E2E"/>
    <w:rsid w:val="00CD1D61"/>
    <w:rsid w:val="00CD2F86"/>
    <w:rsid w:val="00CD334F"/>
    <w:rsid w:val="00CD386B"/>
    <w:rsid w:val="00CD4128"/>
    <w:rsid w:val="00CD4FED"/>
    <w:rsid w:val="00CD760A"/>
    <w:rsid w:val="00CD7A65"/>
    <w:rsid w:val="00CD7E20"/>
    <w:rsid w:val="00CE05E4"/>
    <w:rsid w:val="00CE120F"/>
    <w:rsid w:val="00CE1D36"/>
    <w:rsid w:val="00CE4852"/>
    <w:rsid w:val="00CE5B93"/>
    <w:rsid w:val="00CE66C9"/>
    <w:rsid w:val="00CE6FFD"/>
    <w:rsid w:val="00CF092C"/>
    <w:rsid w:val="00CF0AA6"/>
    <w:rsid w:val="00CF0ACE"/>
    <w:rsid w:val="00CF423A"/>
    <w:rsid w:val="00CF67EF"/>
    <w:rsid w:val="00CF7D25"/>
    <w:rsid w:val="00CF7E35"/>
    <w:rsid w:val="00D02577"/>
    <w:rsid w:val="00D03F76"/>
    <w:rsid w:val="00D045EC"/>
    <w:rsid w:val="00D07C34"/>
    <w:rsid w:val="00D10BDC"/>
    <w:rsid w:val="00D11411"/>
    <w:rsid w:val="00D11D53"/>
    <w:rsid w:val="00D12143"/>
    <w:rsid w:val="00D12E62"/>
    <w:rsid w:val="00D12EF3"/>
    <w:rsid w:val="00D12F9A"/>
    <w:rsid w:val="00D14C4D"/>
    <w:rsid w:val="00D15595"/>
    <w:rsid w:val="00D15642"/>
    <w:rsid w:val="00D17D4D"/>
    <w:rsid w:val="00D21308"/>
    <w:rsid w:val="00D219E3"/>
    <w:rsid w:val="00D21BAA"/>
    <w:rsid w:val="00D21C83"/>
    <w:rsid w:val="00D21D35"/>
    <w:rsid w:val="00D22F2F"/>
    <w:rsid w:val="00D23A07"/>
    <w:rsid w:val="00D23D09"/>
    <w:rsid w:val="00D2489F"/>
    <w:rsid w:val="00D25443"/>
    <w:rsid w:val="00D25786"/>
    <w:rsid w:val="00D25C83"/>
    <w:rsid w:val="00D26CAF"/>
    <w:rsid w:val="00D27448"/>
    <w:rsid w:val="00D277D1"/>
    <w:rsid w:val="00D302B9"/>
    <w:rsid w:val="00D30EC0"/>
    <w:rsid w:val="00D34110"/>
    <w:rsid w:val="00D34209"/>
    <w:rsid w:val="00D3492F"/>
    <w:rsid w:val="00D3532B"/>
    <w:rsid w:val="00D36A83"/>
    <w:rsid w:val="00D40AD2"/>
    <w:rsid w:val="00D40E5A"/>
    <w:rsid w:val="00D41C6A"/>
    <w:rsid w:val="00D41F4C"/>
    <w:rsid w:val="00D42059"/>
    <w:rsid w:val="00D42CCC"/>
    <w:rsid w:val="00D43AC0"/>
    <w:rsid w:val="00D444BA"/>
    <w:rsid w:val="00D44EDE"/>
    <w:rsid w:val="00D45480"/>
    <w:rsid w:val="00D45E9D"/>
    <w:rsid w:val="00D45F0A"/>
    <w:rsid w:val="00D45F42"/>
    <w:rsid w:val="00D4671A"/>
    <w:rsid w:val="00D469EB"/>
    <w:rsid w:val="00D476F0"/>
    <w:rsid w:val="00D47D5C"/>
    <w:rsid w:val="00D52275"/>
    <w:rsid w:val="00D5334F"/>
    <w:rsid w:val="00D53D8C"/>
    <w:rsid w:val="00D54C22"/>
    <w:rsid w:val="00D5624A"/>
    <w:rsid w:val="00D5673E"/>
    <w:rsid w:val="00D612DA"/>
    <w:rsid w:val="00D61394"/>
    <w:rsid w:val="00D619E3"/>
    <w:rsid w:val="00D61D28"/>
    <w:rsid w:val="00D62C65"/>
    <w:rsid w:val="00D63CFD"/>
    <w:rsid w:val="00D65AFA"/>
    <w:rsid w:val="00D66087"/>
    <w:rsid w:val="00D66D1A"/>
    <w:rsid w:val="00D66E2C"/>
    <w:rsid w:val="00D671D2"/>
    <w:rsid w:val="00D67234"/>
    <w:rsid w:val="00D6762A"/>
    <w:rsid w:val="00D67661"/>
    <w:rsid w:val="00D70127"/>
    <w:rsid w:val="00D70627"/>
    <w:rsid w:val="00D70A75"/>
    <w:rsid w:val="00D71155"/>
    <w:rsid w:val="00D724B7"/>
    <w:rsid w:val="00D72B8C"/>
    <w:rsid w:val="00D73575"/>
    <w:rsid w:val="00D73B5B"/>
    <w:rsid w:val="00D747A0"/>
    <w:rsid w:val="00D74A6B"/>
    <w:rsid w:val="00D75AB1"/>
    <w:rsid w:val="00D75D3A"/>
    <w:rsid w:val="00D768D5"/>
    <w:rsid w:val="00D7761C"/>
    <w:rsid w:val="00D777B8"/>
    <w:rsid w:val="00D77956"/>
    <w:rsid w:val="00D80677"/>
    <w:rsid w:val="00D816BA"/>
    <w:rsid w:val="00D81DB6"/>
    <w:rsid w:val="00D82307"/>
    <w:rsid w:val="00D846DE"/>
    <w:rsid w:val="00D84CDF"/>
    <w:rsid w:val="00D84FDF"/>
    <w:rsid w:val="00D85DDF"/>
    <w:rsid w:val="00D871AA"/>
    <w:rsid w:val="00D8778D"/>
    <w:rsid w:val="00D87D9C"/>
    <w:rsid w:val="00D901B3"/>
    <w:rsid w:val="00D926FD"/>
    <w:rsid w:val="00D92F87"/>
    <w:rsid w:val="00D94461"/>
    <w:rsid w:val="00D9639D"/>
    <w:rsid w:val="00D96AB2"/>
    <w:rsid w:val="00D97C1A"/>
    <w:rsid w:val="00DA1196"/>
    <w:rsid w:val="00DA1476"/>
    <w:rsid w:val="00DA2756"/>
    <w:rsid w:val="00DA30BA"/>
    <w:rsid w:val="00DA3F08"/>
    <w:rsid w:val="00DA3FBD"/>
    <w:rsid w:val="00DA4B3D"/>
    <w:rsid w:val="00DA5310"/>
    <w:rsid w:val="00DA5377"/>
    <w:rsid w:val="00DA73CE"/>
    <w:rsid w:val="00DB0ABB"/>
    <w:rsid w:val="00DB19BC"/>
    <w:rsid w:val="00DB232D"/>
    <w:rsid w:val="00DB2430"/>
    <w:rsid w:val="00DB46C5"/>
    <w:rsid w:val="00DB4799"/>
    <w:rsid w:val="00DB4E7B"/>
    <w:rsid w:val="00DB5542"/>
    <w:rsid w:val="00DB7059"/>
    <w:rsid w:val="00DB7064"/>
    <w:rsid w:val="00DB7685"/>
    <w:rsid w:val="00DB7DE0"/>
    <w:rsid w:val="00DC02A7"/>
    <w:rsid w:val="00DC0A9B"/>
    <w:rsid w:val="00DC161D"/>
    <w:rsid w:val="00DC2A36"/>
    <w:rsid w:val="00DC2D1B"/>
    <w:rsid w:val="00DC3B8E"/>
    <w:rsid w:val="00DC3D82"/>
    <w:rsid w:val="00DC4896"/>
    <w:rsid w:val="00DC5904"/>
    <w:rsid w:val="00DC6971"/>
    <w:rsid w:val="00DC69EA"/>
    <w:rsid w:val="00DC6AE6"/>
    <w:rsid w:val="00DC73D2"/>
    <w:rsid w:val="00DD03A5"/>
    <w:rsid w:val="00DD0556"/>
    <w:rsid w:val="00DD4C14"/>
    <w:rsid w:val="00DD50A1"/>
    <w:rsid w:val="00DD7F99"/>
    <w:rsid w:val="00DD7FE5"/>
    <w:rsid w:val="00DE0302"/>
    <w:rsid w:val="00DE0701"/>
    <w:rsid w:val="00DE1D24"/>
    <w:rsid w:val="00DE37AD"/>
    <w:rsid w:val="00DE3F75"/>
    <w:rsid w:val="00DE5E16"/>
    <w:rsid w:val="00DE606F"/>
    <w:rsid w:val="00DE6915"/>
    <w:rsid w:val="00DE6A5D"/>
    <w:rsid w:val="00DE76E7"/>
    <w:rsid w:val="00DE7B1E"/>
    <w:rsid w:val="00DE7B22"/>
    <w:rsid w:val="00DF0A4D"/>
    <w:rsid w:val="00DF14BA"/>
    <w:rsid w:val="00DF2012"/>
    <w:rsid w:val="00DF320E"/>
    <w:rsid w:val="00DF3309"/>
    <w:rsid w:val="00DF4060"/>
    <w:rsid w:val="00DF4182"/>
    <w:rsid w:val="00DF51DC"/>
    <w:rsid w:val="00DF5704"/>
    <w:rsid w:val="00DF6556"/>
    <w:rsid w:val="00DF6A00"/>
    <w:rsid w:val="00DF6FA3"/>
    <w:rsid w:val="00DF7214"/>
    <w:rsid w:val="00DF7E94"/>
    <w:rsid w:val="00E003C5"/>
    <w:rsid w:val="00E01BF4"/>
    <w:rsid w:val="00E01F1C"/>
    <w:rsid w:val="00E023E6"/>
    <w:rsid w:val="00E0249B"/>
    <w:rsid w:val="00E02D92"/>
    <w:rsid w:val="00E04D74"/>
    <w:rsid w:val="00E05171"/>
    <w:rsid w:val="00E065B2"/>
    <w:rsid w:val="00E078A4"/>
    <w:rsid w:val="00E07D94"/>
    <w:rsid w:val="00E10D87"/>
    <w:rsid w:val="00E11854"/>
    <w:rsid w:val="00E11DBD"/>
    <w:rsid w:val="00E1222E"/>
    <w:rsid w:val="00E12C35"/>
    <w:rsid w:val="00E13BEB"/>
    <w:rsid w:val="00E13D1A"/>
    <w:rsid w:val="00E13E2C"/>
    <w:rsid w:val="00E14B9A"/>
    <w:rsid w:val="00E1592D"/>
    <w:rsid w:val="00E15E66"/>
    <w:rsid w:val="00E16081"/>
    <w:rsid w:val="00E16113"/>
    <w:rsid w:val="00E1631A"/>
    <w:rsid w:val="00E1645A"/>
    <w:rsid w:val="00E168A3"/>
    <w:rsid w:val="00E1735D"/>
    <w:rsid w:val="00E17584"/>
    <w:rsid w:val="00E1796F"/>
    <w:rsid w:val="00E20198"/>
    <w:rsid w:val="00E201E5"/>
    <w:rsid w:val="00E221F4"/>
    <w:rsid w:val="00E2252B"/>
    <w:rsid w:val="00E231B8"/>
    <w:rsid w:val="00E234A0"/>
    <w:rsid w:val="00E23C04"/>
    <w:rsid w:val="00E240A3"/>
    <w:rsid w:val="00E25B89"/>
    <w:rsid w:val="00E26496"/>
    <w:rsid w:val="00E3252F"/>
    <w:rsid w:val="00E326B7"/>
    <w:rsid w:val="00E330DE"/>
    <w:rsid w:val="00E330FF"/>
    <w:rsid w:val="00E366D6"/>
    <w:rsid w:val="00E378D4"/>
    <w:rsid w:val="00E37A8E"/>
    <w:rsid w:val="00E401E8"/>
    <w:rsid w:val="00E4079E"/>
    <w:rsid w:val="00E41621"/>
    <w:rsid w:val="00E4172E"/>
    <w:rsid w:val="00E4276D"/>
    <w:rsid w:val="00E4309A"/>
    <w:rsid w:val="00E44AD9"/>
    <w:rsid w:val="00E44F6E"/>
    <w:rsid w:val="00E4568C"/>
    <w:rsid w:val="00E4591C"/>
    <w:rsid w:val="00E47C26"/>
    <w:rsid w:val="00E47DE0"/>
    <w:rsid w:val="00E502C8"/>
    <w:rsid w:val="00E51EB6"/>
    <w:rsid w:val="00E534B4"/>
    <w:rsid w:val="00E5408B"/>
    <w:rsid w:val="00E543A1"/>
    <w:rsid w:val="00E5468F"/>
    <w:rsid w:val="00E54C6A"/>
    <w:rsid w:val="00E54FB1"/>
    <w:rsid w:val="00E55306"/>
    <w:rsid w:val="00E555F9"/>
    <w:rsid w:val="00E5561D"/>
    <w:rsid w:val="00E56128"/>
    <w:rsid w:val="00E57D30"/>
    <w:rsid w:val="00E60406"/>
    <w:rsid w:val="00E6161C"/>
    <w:rsid w:val="00E622A0"/>
    <w:rsid w:val="00E6248D"/>
    <w:rsid w:val="00E636D2"/>
    <w:rsid w:val="00E649B3"/>
    <w:rsid w:val="00E656B7"/>
    <w:rsid w:val="00E65CFA"/>
    <w:rsid w:val="00E66B4D"/>
    <w:rsid w:val="00E671CB"/>
    <w:rsid w:val="00E675EC"/>
    <w:rsid w:val="00E67BEE"/>
    <w:rsid w:val="00E728C7"/>
    <w:rsid w:val="00E72A02"/>
    <w:rsid w:val="00E732DB"/>
    <w:rsid w:val="00E74D3B"/>
    <w:rsid w:val="00E74DFB"/>
    <w:rsid w:val="00E75474"/>
    <w:rsid w:val="00E75ACA"/>
    <w:rsid w:val="00E7793A"/>
    <w:rsid w:val="00E77D22"/>
    <w:rsid w:val="00E806FD"/>
    <w:rsid w:val="00E81767"/>
    <w:rsid w:val="00E8199D"/>
    <w:rsid w:val="00E821DF"/>
    <w:rsid w:val="00E82FDD"/>
    <w:rsid w:val="00E83885"/>
    <w:rsid w:val="00E838BE"/>
    <w:rsid w:val="00E8698D"/>
    <w:rsid w:val="00E86A6B"/>
    <w:rsid w:val="00E87007"/>
    <w:rsid w:val="00E87754"/>
    <w:rsid w:val="00E90433"/>
    <w:rsid w:val="00E9077E"/>
    <w:rsid w:val="00E91382"/>
    <w:rsid w:val="00E92529"/>
    <w:rsid w:val="00E93592"/>
    <w:rsid w:val="00E939EC"/>
    <w:rsid w:val="00E93A62"/>
    <w:rsid w:val="00E93B88"/>
    <w:rsid w:val="00E93F1B"/>
    <w:rsid w:val="00E940F9"/>
    <w:rsid w:val="00E94388"/>
    <w:rsid w:val="00E94CAE"/>
    <w:rsid w:val="00E95DEE"/>
    <w:rsid w:val="00E96ABE"/>
    <w:rsid w:val="00E96B86"/>
    <w:rsid w:val="00E97F24"/>
    <w:rsid w:val="00EA010F"/>
    <w:rsid w:val="00EA04A8"/>
    <w:rsid w:val="00EA07DB"/>
    <w:rsid w:val="00EA09B8"/>
    <w:rsid w:val="00EA1041"/>
    <w:rsid w:val="00EA149A"/>
    <w:rsid w:val="00EA33AE"/>
    <w:rsid w:val="00EA3AFA"/>
    <w:rsid w:val="00EA5975"/>
    <w:rsid w:val="00EA60ED"/>
    <w:rsid w:val="00EA67D7"/>
    <w:rsid w:val="00EA7E4D"/>
    <w:rsid w:val="00EA7F0B"/>
    <w:rsid w:val="00EB1BCF"/>
    <w:rsid w:val="00EB3748"/>
    <w:rsid w:val="00EB4412"/>
    <w:rsid w:val="00EB5E58"/>
    <w:rsid w:val="00EB675F"/>
    <w:rsid w:val="00EB6D24"/>
    <w:rsid w:val="00EB7B01"/>
    <w:rsid w:val="00EC4013"/>
    <w:rsid w:val="00EC43A5"/>
    <w:rsid w:val="00EC445B"/>
    <w:rsid w:val="00EC4FFA"/>
    <w:rsid w:val="00EC53C6"/>
    <w:rsid w:val="00EC5489"/>
    <w:rsid w:val="00ED139E"/>
    <w:rsid w:val="00ED26B9"/>
    <w:rsid w:val="00ED3912"/>
    <w:rsid w:val="00ED4A16"/>
    <w:rsid w:val="00ED4EC2"/>
    <w:rsid w:val="00ED6592"/>
    <w:rsid w:val="00ED6FD1"/>
    <w:rsid w:val="00ED798E"/>
    <w:rsid w:val="00EE0589"/>
    <w:rsid w:val="00EE1615"/>
    <w:rsid w:val="00EE162F"/>
    <w:rsid w:val="00EE18CD"/>
    <w:rsid w:val="00EE1E6B"/>
    <w:rsid w:val="00EE3931"/>
    <w:rsid w:val="00EE45CF"/>
    <w:rsid w:val="00EE45E7"/>
    <w:rsid w:val="00EE502F"/>
    <w:rsid w:val="00EE5441"/>
    <w:rsid w:val="00EE5A15"/>
    <w:rsid w:val="00EE765D"/>
    <w:rsid w:val="00EE7E67"/>
    <w:rsid w:val="00EF0338"/>
    <w:rsid w:val="00EF0C7E"/>
    <w:rsid w:val="00EF2694"/>
    <w:rsid w:val="00EF5878"/>
    <w:rsid w:val="00EF67AF"/>
    <w:rsid w:val="00EF6842"/>
    <w:rsid w:val="00EF6C7F"/>
    <w:rsid w:val="00EF6C99"/>
    <w:rsid w:val="00F00B73"/>
    <w:rsid w:val="00F00FAC"/>
    <w:rsid w:val="00F01203"/>
    <w:rsid w:val="00F03590"/>
    <w:rsid w:val="00F0381C"/>
    <w:rsid w:val="00F03B5F"/>
    <w:rsid w:val="00F03C66"/>
    <w:rsid w:val="00F04286"/>
    <w:rsid w:val="00F04930"/>
    <w:rsid w:val="00F05FE8"/>
    <w:rsid w:val="00F069A7"/>
    <w:rsid w:val="00F070BE"/>
    <w:rsid w:val="00F0796E"/>
    <w:rsid w:val="00F10249"/>
    <w:rsid w:val="00F11FFA"/>
    <w:rsid w:val="00F14584"/>
    <w:rsid w:val="00F1465C"/>
    <w:rsid w:val="00F14867"/>
    <w:rsid w:val="00F1539D"/>
    <w:rsid w:val="00F15563"/>
    <w:rsid w:val="00F1573C"/>
    <w:rsid w:val="00F16C53"/>
    <w:rsid w:val="00F201EA"/>
    <w:rsid w:val="00F21E21"/>
    <w:rsid w:val="00F22257"/>
    <w:rsid w:val="00F22A81"/>
    <w:rsid w:val="00F24336"/>
    <w:rsid w:val="00F2550A"/>
    <w:rsid w:val="00F25878"/>
    <w:rsid w:val="00F26641"/>
    <w:rsid w:val="00F26D27"/>
    <w:rsid w:val="00F26D60"/>
    <w:rsid w:val="00F27447"/>
    <w:rsid w:val="00F27D9C"/>
    <w:rsid w:val="00F31A91"/>
    <w:rsid w:val="00F32B56"/>
    <w:rsid w:val="00F32F6E"/>
    <w:rsid w:val="00F334BC"/>
    <w:rsid w:val="00F33BA0"/>
    <w:rsid w:val="00F33C35"/>
    <w:rsid w:val="00F35071"/>
    <w:rsid w:val="00F35B3E"/>
    <w:rsid w:val="00F36030"/>
    <w:rsid w:val="00F372AC"/>
    <w:rsid w:val="00F372FA"/>
    <w:rsid w:val="00F377A6"/>
    <w:rsid w:val="00F37C00"/>
    <w:rsid w:val="00F40652"/>
    <w:rsid w:val="00F40915"/>
    <w:rsid w:val="00F423EC"/>
    <w:rsid w:val="00F42D61"/>
    <w:rsid w:val="00F438B6"/>
    <w:rsid w:val="00F45964"/>
    <w:rsid w:val="00F45C50"/>
    <w:rsid w:val="00F4623D"/>
    <w:rsid w:val="00F46DD2"/>
    <w:rsid w:val="00F47283"/>
    <w:rsid w:val="00F476F1"/>
    <w:rsid w:val="00F50DB1"/>
    <w:rsid w:val="00F510D5"/>
    <w:rsid w:val="00F51510"/>
    <w:rsid w:val="00F51F3C"/>
    <w:rsid w:val="00F54029"/>
    <w:rsid w:val="00F5455C"/>
    <w:rsid w:val="00F55021"/>
    <w:rsid w:val="00F55F14"/>
    <w:rsid w:val="00F568EC"/>
    <w:rsid w:val="00F56AD7"/>
    <w:rsid w:val="00F56C5C"/>
    <w:rsid w:val="00F5703F"/>
    <w:rsid w:val="00F57719"/>
    <w:rsid w:val="00F57A8F"/>
    <w:rsid w:val="00F604D1"/>
    <w:rsid w:val="00F61056"/>
    <w:rsid w:val="00F651B1"/>
    <w:rsid w:val="00F655D1"/>
    <w:rsid w:val="00F657D3"/>
    <w:rsid w:val="00F6618D"/>
    <w:rsid w:val="00F66234"/>
    <w:rsid w:val="00F66677"/>
    <w:rsid w:val="00F66FDE"/>
    <w:rsid w:val="00F67755"/>
    <w:rsid w:val="00F6779D"/>
    <w:rsid w:val="00F7012D"/>
    <w:rsid w:val="00F702FC"/>
    <w:rsid w:val="00F70393"/>
    <w:rsid w:val="00F705CA"/>
    <w:rsid w:val="00F7141F"/>
    <w:rsid w:val="00F732A9"/>
    <w:rsid w:val="00F745B1"/>
    <w:rsid w:val="00F75A9C"/>
    <w:rsid w:val="00F75BF5"/>
    <w:rsid w:val="00F76B55"/>
    <w:rsid w:val="00F8018F"/>
    <w:rsid w:val="00F804BA"/>
    <w:rsid w:val="00F80B3C"/>
    <w:rsid w:val="00F836CA"/>
    <w:rsid w:val="00F84AB0"/>
    <w:rsid w:val="00F857DA"/>
    <w:rsid w:val="00F85834"/>
    <w:rsid w:val="00F85F61"/>
    <w:rsid w:val="00F864E0"/>
    <w:rsid w:val="00F864FC"/>
    <w:rsid w:val="00F90A64"/>
    <w:rsid w:val="00F90EB0"/>
    <w:rsid w:val="00F910DC"/>
    <w:rsid w:val="00F91380"/>
    <w:rsid w:val="00F925E3"/>
    <w:rsid w:val="00F9351C"/>
    <w:rsid w:val="00F9395A"/>
    <w:rsid w:val="00F9472E"/>
    <w:rsid w:val="00F949A6"/>
    <w:rsid w:val="00F95171"/>
    <w:rsid w:val="00F95A56"/>
    <w:rsid w:val="00F968A0"/>
    <w:rsid w:val="00F97B83"/>
    <w:rsid w:val="00FA0157"/>
    <w:rsid w:val="00FA0236"/>
    <w:rsid w:val="00FA133D"/>
    <w:rsid w:val="00FA1BBA"/>
    <w:rsid w:val="00FA2480"/>
    <w:rsid w:val="00FA258E"/>
    <w:rsid w:val="00FA2D85"/>
    <w:rsid w:val="00FA4459"/>
    <w:rsid w:val="00FA5ACD"/>
    <w:rsid w:val="00FA60EB"/>
    <w:rsid w:val="00FA684C"/>
    <w:rsid w:val="00FA6914"/>
    <w:rsid w:val="00FB4551"/>
    <w:rsid w:val="00FB52AC"/>
    <w:rsid w:val="00FB63CF"/>
    <w:rsid w:val="00FB6577"/>
    <w:rsid w:val="00FB78B6"/>
    <w:rsid w:val="00FC1551"/>
    <w:rsid w:val="00FC31A5"/>
    <w:rsid w:val="00FC490C"/>
    <w:rsid w:val="00FC7926"/>
    <w:rsid w:val="00FD00DA"/>
    <w:rsid w:val="00FD0FB3"/>
    <w:rsid w:val="00FD13A4"/>
    <w:rsid w:val="00FD45CD"/>
    <w:rsid w:val="00FD52F1"/>
    <w:rsid w:val="00FD536A"/>
    <w:rsid w:val="00FD6911"/>
    <w:rsid w:val="00FD699B"/>
    <w:rsid w:val="00FD6D71"/>
    <w:rsid w:val="00FD7E06"/>
    <w:rsid w:val="00FD7F78"/>
    <w:rsid w:val="00FE0F74"/>
    <w:rsid w:val="00FE2158"/>
    <w:rsid w:val="00FE257E"/>
    <w:rsid w:val="00FE296F"/>
    <w:rsid w:val="00FE2AFA"/>
    <w:rsid w:val="00FE2B9C"/>
    <w:rsid w:val="00FE301A"/>
    <w:rsid w:val="00FE3344"/>
    <w:rsid w:val="00FE3F45"/>
    <w:rsid w:val="00FE4448"/>
    <w:rsid w:val="00FE45E4"/>
    <w:rsid w:val="00FE49C2"/>
    <w:rsid w:val="00FE4E6F"/>
    <w:rsid w:val="00FE6A7C"/>
    <w:rsid w:val="00FE6A8E"/>
    <w:rsid w:val="00FE6CD6"/>
    <w:rsid w:val="00FE7AA7"/>
    <w:rsid w:val="00FE7E86"/>
    <w:rsid w:val="00FF2185"/>
    <w:rsid w:val="00FF4692"/>
    <w:rsid w:val="00FF4DFF"/>
    <w:rsid w:val="00FF53DA"/>
    <w:rsid w:val="00FF5488"/>
    <w:rsid w:val="00FF5792"/>
    <w:rsid w:val="00FF583D"/>
    <w:rsid w:val="00F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color="#99f">
      <v:fill color="#99f"/>
    </o:shapedefaults>
    <o:shapelayout v:ext="edit">
      <o:idmap v:ext="edit" data="1"/>
    </o:shapelayout>
  </w:shapeDefaults>
  <w:decimalSymbol w:val=","/>
  <w:listSeparator w:val=";"/>
  <w14:docId w14:val="731831FD"/>
  <w15:docId w15:val="{B650B727-3F84-435C-9429-30B0DC8E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A2DBD"/>
    <w:pPr>
      <w:spacing w:after="120" w:line="312" w:lineRule="auto"/>
      <w:ind w:left="737"/>
    </w:pPr>
    <w:rPr>
      <w:rFonts w:ascii="Corbel" w:hAnsi="Corbel"/>
    </w:rPr>
  </w:style>
  <w:style w:type="paragraph" w:styleId="Kop1">
    <w:name w:val="heading 1"/>
    <w:aliases w:val="hoofdstuk,Hoofdstuk,Section Heading,h1,Kop niveau 1"/>
    <w:basedOn w:val="Standaard"/>
    <w:next w:val="Standaard"/>
    <w:link w:val="Kop1Char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paragraaf,Paragraaf,Bijlage,Reset numbering + Verdana,10 pt,Links:  0...,Reset numbering,Kop niveau 2,H2,h2,A.B.C.,l2,Heading 2 Hidden,2,Gewonekop,Gewonekop1,Gewonekop2,Gewonekop3,Gewonekop11,Gewonekop21,Gewonekop4,Gewonekop12,Gewonekop22,Gewoneko"/>
    <w:basedOn w:val="Standaard"/>
    <w:next w:val="Standaard"/>
    <w:link w:val="Kop2Char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paragraaf,h3,(a),13,H3,Level-3 heading,heading3,3,l3,Task,Tsk"/>
    <w:basedOn w:val="Standaard"/>
    <w:next w:val="Standaard"/>
    <w:qFormat/>
    <w:pPr>
      <w:keepNext/>
      <w:numPr>
        <w:ilvl w:val="2"/>
        <w:numId w:val="1"/>
      </w:numPr>
      <w:spacing w:before="360" w:after="0"/>
      <w:outlineLvl w:val="2"/>
    </w:pPr>
    <w:rPr>
      <w:rFonts w:cs="Arial"/>
      <w:b/>
      <w:bCs/>
      <w:szCs w:val="26"/>
    </w:rPr>
  </w:style>
  <w:style w:type="paragraph" w:styleId="Kop4">
    <w:name w:val="heading 4"/>
    <w:basedOn w:val="Kop3"/>
    <w:next w:val="Standaard"/>
    <w:link w:val="Kop4Char"/>
    <w:qFormat/>
    <w:pPr>
      <w:numPr>
        <w:ilvl w:val="3"/>
      </w:numPr>
      <w:spacing w:before="120"/>
      <w:outlineLvl w:val="3"/>
    </w:pPr>
    <w:rPr>
      <w:b w:val="0"/>
      <w:bCs w:val="0"/>
      <w:i/>
      <w:szCs w:val="28"/>
    </w:rPr>
  </w:style>
  <w:style w:type="paragraph" w:styleId="Kop5">
    <w:name w:val="heading 5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character" w:styleId="Verwijzingopmerking">
    <w:name w:val="annotation reference"/>
    <w:basedOn w:val="Standaardalinea-lettertype"/>
    <w:uiPriority w:val="99"/>
    <w:rPr>
      <w:sz w:val="16"/>
      <w:szCs w:val="16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3"/>
      </w:numPr>
      <w:spacing w:after="120"/>
    </w:pPr>
  </w:style>
  <w:style w:type="paragraph" w:styleId="Tekstopmerking">
    <w:name w:val="annotation text"/>
    <w:basedOn w:val="Standaard"/>
    <w:link w:val="TekstopmerkingChar"/>
    <w:uiPriority w:val="99"/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Lijstspeciaal">
    <w:name w:val="Lijst speciaal"/>
    <w:basedOn w:val="Standaard"/>
    <w:pPr>
      <w:spacing w:after="0" w:line="240" w:lineRule="auto"/>
      <w:ind w:left="567" w:hanging="567"/>
    </w:pPr>
    <w:rPr>
      <w:spacing w:val="6"/>
    </w:rPr>
  </w:style>
  <w:style w:type="paragraph" w:styleId="Inhopg1">
    <w:name w:val="toc 1"/>
    <w:basedOn w:val="Standaard"/>
    <w:next w:val="Standaard"/>
    <w:autoRedefine/>
    <w:uiPriority w:val="39"/>
    <w:pPr>
      <w:spacing w:before="240"/>
      <w:ind w:left="0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E065B2"/>
    <w:pPr>
      <w:tabs>
        <w:tab w:val="left" w:pos="880"/>
        <w:tab w:val="right" w:leader="dot" w:pos="9038"/>
      </w:tabs>
      <w:spacing w:after="60"/>
      <w:ind w:left="193"/>
    </w:pPr>
  </w:style>
  <w:style w:type="paragraph" w:styleId="Inhopg3">
    <w:name w:val="toc 3"/>
    <w:basedOn w:val="Standaard"/>
    <w:next w:val="Standaard"/>
    <w:autoRedefine/>
    <w:uiPriority w:val="39"/>
    <w:pPr>
      <w:ind w:left="380"/>
    </w:pPr>
  </w:style>
  <w:style w:type="paragraph" w:styleId="Voetnoottekst">
    <w:name w:val="footnote text"/>
    <w:basedOn w:val="Standaard"/>
    <w:link w:val="VoetnoottekstChar"/>
    <w:uiPriority w:val="99"/>
    <w:pPr>
      <w:spacing w:after="0" w:line="240" w:lineRule="auto"/>
      <w:ind w:left="0"/>
    </w:pPr>
  </w:style>
  <w:style w:type="character" w:styleId="Voetnootmarkering">
    <w:name w:val="footnote reference"/>
    <w:basedOn w:val="Standaardalinea-lettertype"/>
    <w:uiPriority w:val="99"/>
    <w:rPr>
      <w:vertAlign w:val="superscript"/>
    </w:rPr>
  </w:style>
  <w:style w:type="paragraph" w:styleId="Lijstnummering">
    <w:name w:val="List Number"/>
    <w:basedOn w:val="Standaard"/>
    <w:pPr>
      <w:tabs>
        <w:tab w:val="num" w:pos="360"/>
      </w:tabs>
      <w:spacing w:after="0" w:line="240" w:lineRule="auto"/>
      <w:ind w:left="360" w:hanging="360"/>
    </w:pPr>
  </w:style>
  <w:style w:type="paragraph" w:styleId="Lijstopsomteken">
    <w:name w:val="List Bullet"/>
    <w:basedOn w:val="Standaard"/>
    <w:autoRedefine/>
    <w:pPr>
      <w:spacing w:after="0" w:line="240" w:lineRule="auto"/>
      <w:ind w:left="0"/>
    </w:pPr>
    <w:rPr>
      <w:b/>
      <w:color w:val="0000FF"/>
    </w:rPr>
  </w:style>
  <w:style w:type="paragraph" w:customStyle="1" w:styleId="opsommetblokjes">
    <w:name w:val="opsom met blokjes"/>
    <w:basedOn w:val="Standaard"/>
    <w:pPr>
      <w:numPr>
        <w:numId w:val="4"/>
      </w:numPr>
      <w:spacing w:after="0" w:line="270" w:lineRule="atLeast"/>
    </w:pPr>
  </w:style>
  <w:style w:type="character" w:customStyle="1" w:styleId="opsommetblokjesChar">
    <w:name w:val="opsom met blokjes Char"/>
    <w:basedOn w:val="Standaardalinea-lettertype"/>
    <w:rPr>
      <w:rFonts w:ascii="Arial" w:hAnsi="Arial"/>
      <w:lang w:val="nl-NL" w:eastAsia="nl-NL" w:bidi="ar-SA"/>
    </w:rPr>
  </w:style>
  <w:style w:type="table" w:styleId="Tabelraster">
    <w:name w:val="Table Grid"/>
    <w:basedOn w:val="Standaardtabel"/>
    <w:rsid w:val="00C46337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genummerd">
    <w:name w:val="kop genummerd"/>
    <w:basedOn w:val="Kop1"/>
    <w:next w:val="Standaard"/>
    <w:rsid w:val="00965056"/>
    <w:pPr>
      <w:numPr>
        <w:numId w:val="5"/>
      </w:numPr>
      <w:spacing w:line="336" w:lineRule="auto"/>
    </w:pPr>
    <w:rPr>
      <w:color w:val="0000FF"/>
      <w:szCs w:val="22"/>
    </w:rPr>
  </w:style>
  <w:style w:type="paragraph" w:customStyle="1" w:styleId="subkopgenummerd">
    <w:name w:val="subkop genummerd"/>
    <w:basedOn w:val="kopgenummerd"/>
    <w:next w:val="Standaard"/>
    <w:rsid w:val="00965056"/>
    <w:pPr>
      <w:pageBreakBefore w:val="0"/>
      <w:numPr>
        <w:ilvl w:val="1"/>
      </w:numPr>
      <w:spacing w:before="180"/>
    </w:pPr>
    <w:rPr>
      <w:color w:val="000000"/>
      <w:sz w:val="20"/>
      <w:szCs w:val="20"/>
    </w:rPr>
  </w:style>
  <w:style w:type="paragraph" w:styleId="Normaalweb">
    <w:name w:val="Normal (Web)"/>
    <w:basedOn w:val="Standaard"/>
    <w:uiPriority w:val="99"/>
    <w:rsid w:val="00EC43A5"/>
    <w:pPr>
      <w:spacing w:before="100" w:beforeAutospacing="1" w:after="100" w:afterAutospacing="1" w:line="240" w:lineRule="auto"/>
      <w:ind w:left="0"/>
    </w:pPr>
    <w:rPr>
      <w:rFonts w:ascii="Times New Roman" w:hAnsi="Times New Roman"/>
      <w:sz w:val="24"/>
    </w:rPr>
  </w:style>
  <w:style w:type="character" w:styleId="Nadruk">
    <w:name w:val="Emphasis"/>
    <w:basedOn w:val="Standaardalinea-lettertype"/>
    <w:uiPriority w:val="20"/>
    <w:qFormat/>
    <w:rsid w:val="00EC43A5"/>
    <w:rPr>
      <w:i/>
      <w:iCs/>
    </w:rPr>
  </w:style>
  <w:style w:type="paragraph" w:customStyle="1" w:styleId="definitiesomschrijving">
    <w:name w:val="definities omschrijving"/>
    <w:basedOn w:val="Standaard"/>
    <w:rsid w:val="00B5293E"/>
    <w:pPr>
      <w:spacing w:before="60" w:after="0"/>
      <w:ind w:left="57"/>
    </w:pPr>
  </w:style>
  <w:style w:type="character" w:customStyle="1" w:styleId="e-mailstijl17">
    <w:name w:val="e-mailstijl17"/>
    <w:basedOn w:val="Standaardalinea-lettertype"/>
    <w:semiHidden/>
    <w:rsid w:val="001618EC"/>
    <w:rPr>
      <w:rFonts w:ascii="Arial" w:hAnsi="Arial" w:cs="Arial" w:hint="default"/>
      <w:color w:val="auto"/>
      <w:sz w:val="20"/>
      <w:szCs w:val="20"/>
    </w:rPr>
  </w:style>
  <w:style w:type="paragraph" w:customStyle="1" w:styleId="Default">
    <w:name w:val="Default"/>
    <w:rsid w:val="004665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eltekst">
    <w:name w:val="tabeltekst"/>
    <w:basedOn w:val="Standaard"/>
    <w:link w:val="tabeltekstChar"/>
    <w:rsid w:val="000902BA"/>
    <w:pPr>
      <w:keepNext/>
      <w:keepLines/>
      <w:spacing w:before="20" w:after="20" w:line="240" w:lineRule="auto"/>
      <w:ind w:left="0"/>
    </w:pPr>
  </w:style>
  <w:style w:type="character" w:customStyle="1" w:styleId="tabeltekstChar">
    <w:name w:val="tabeltekst Char"/>
    <w:basedOn w:val="Standaardalinea-lettertype"/>
    <w:link w:val="tabeltekst"/>
    <w:rsid w:val="000902BA"/>
    <w:rPr>
      <w:rFonts w:ascii="Arial" w:hAnsi="Arial"/>
      <w:sz w:val="19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902BA"/>
    <w:rPr>
      <w:rFonts w:ascii="Arial" w:hAnsi="Arial"/>
    </w:rPr>
  </w:style>
  <w:style w:type="character" w:customStyle="1" w:styleId="editsection">
    <w:name w:val="editsection"/>
    <w:basedOn w:val="Standaardalinea-lettertype"/>
    <w:rsid w:val="00A8449F"/>
    <w:rPr>
      <w:sz w:val="20"/>
      <w:szCs w:val="20"/>
    </w:rPr>
  </w:style>
  <w:style w:type="character" w:customStyle="1" w:styleId="toctoggle">
    <w:name w:val="toctoggle"/>
    <w:basedOn w:val="Standaardalinea-lettertype"/>
    <w:rsid w:val="00A8449F"/>
  </w:style>
  <w:style w:type="character" w:customStyle="1" w:styleId="tocnumber">
    <w:name w:val="tocnumber"/>
    <w:basedOn w:val="Standaardalinea-lettertype"/>
    <w:rsid w:val="00A8449F"/>
  </w:style>
  <w:style w:type="character" w:customStyle="1" w:styleId="toctext">
    <w:name w:val="toctext"/>
    <w:basedOn w:val="Standaardalinea-lettertype"/>
    <w:rsid w:val="00A8449F"/>
  </w:style>
  <w:style w:type="character" w:customStyle="1" w:styleId="mw-headline">
    <w:name w:val="mw-headline"/>
    <w:basedOn w:val="Standaardalinea-lettertype"/>
    <w:rsid w:val="00A8449F"/>
  </w:style>
  <w:style w:type="character" w:styleId="Zwaar">
    <w:name w:val="Strong"/>
    <w:basedOn w:val="Standaardalinea-lettertype"/>
    <w:uiPriority w:val="22"/>
    <w:qFormat/>
    <w:rsid w:val="004B243F"/>
    <w:rPr>
      <w:b/>
      <w:bCs/>
    </w:rPr>
  </w:style>
  <w:style w:type="paragraph" w:customStyle="1" w:styleId="rteleft">
    <w:name w:val="rteleft"/>
    <w:basedOn w:val="Standaard"/>
    <w:rsid w:val="00A4257A"/>
    <w:pPr>
      <w:spacing w:after="100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Char">
    <w:name w:val="Char"/>
    <w:basedOn w:val="Standaard"/>
    <w:rsid w:val="00B04CC8"/>
    <w:pPr>
      <w:spacing w:after="160" w:line="240" w:lineRule="exact"/>
      <w:ind w:left="0"/>
    </w:pPr>
    <w:rPr>
      <w:rFonts w:ascii="Tahoma" w:hAnsi="Tahoma"/>
      <w:lang w:val="en-US" w:eastAsia="en-US"/>
    </w:rPr>
  </w:style>
  <w:style w:type="paragraph" w:customStyle="1" w:styleId="contractkop">
    <w:name w:val="contract kop"/>
    <w:basedOn w:val="Standaard"/>
    <w:next w:val="contractartikel"/>
    <w:link w:val="contractkopChar"/>
    <w:rsid w:val="00B70D99"/>
    <w:pPr>
      <w:numPr>
        <w:numId w:val="6"/>
      </w:numPr>
      <w:spacing w:before="240" w:after="0" w:line="288" w:lineRule="auto"/>
    </w:pPr>
    <w:rPr>
      <w:b/>
    </w:rPr>
  </w:style>
  <w:style w:type="paragraph" w:customStyle="1" w:styleId="contractartikel">
    <w:name w:val="contract artikel"/>
    <w:basedOn w:val="contractkop"/>
    <w:link w:val="contractartikelChar"/>
    <w:rsid w:val="00B70D99"/>
    <w:pPr>
      <w:numPr>
        <w:numId w:val="0"/>
      </w:numPr>
      <w:tabs>
        <w:tab w:val="num" w:pos="737"/>
      </w:tabs>
      <w:spacing w:before="0" w:after="120"/>
      <w:ind w:left="737" w:hanging="737"/>
    </w:pPr>
    <w:rPr>
      <w:b w:val="0"/>
      <w:sz w:val="18"/>
    </w:rPr>
  </w:style>
  <w:style w:type="character" w:customStyle="1" w:styleId="contractkopChar">
    <w:name w:val="contract kop Char"/>
    <w:basedOn w:val="Standaardalinea-lettertype"/>
    <w:link w:val="contractkop"/>
    <w:rsid w:val="00B70D99"/>
    <w:rPr>
      <w:rFonts w:ascii="Corbel" w:hAnsi="Corbel"/>
      <w:b/>
    </w:rPr>
  </w:style>
  <w:style w:type="character" w:customStyle="1" w:styleId="contractartikelChar">
    <w:name w:val="contract artikel Char"/>
    <w:basedOn w:val="contractkopChar"/>
    <w:link w:val="contractartikel"/>
    <w:rsid w:val="00B70D99"/>
    <w:rPr>
      <w:rFonts w:ascii="Arial" w:hAnsi="Arial"/>
      <w:b/>
      <w:sz w:val="18"/>
      <w:lang w:val="nl-NL" w:eastAsia="nl-NL" w:bidi="ar-SA"/>
    </w:rPr>
  </w:style>
  <w:style w:type="paragraph" w:customStyle="1" w:styleId="Lijstalinea1">
    <w:name w:val="Lijstalinea1"/>
    <w:basedOn w:val="Standaard"/>
    <w:rsid w:val="00527B56"/>
    <w:pPr>
      <w:spacing w:after="0" w:line="240" w:lineRule="auto"/>
      <w:ind w:left="720"/>
      <w:contextualSpacing/>
    </w:pPr>
    <w:rPr>
      <w:rFonts w:ascii="Tahoma" w:hAnsi="Tahoma" w:cs="Courier New"/>
      <w:color w:val="404040"/>
    </w:rPr>
  </w:style>
  <w:style w:type="character" w:customStyle="1" w:styleId="Kop4Char">
    <w:name w:val="Kop 4 Char"/>
    <w:basedOn w:val="Standaardalinea-lettertype"/>
    <w:link w:val="Kop4"/>
    <w:locked/>
    <w:rsid w:val="004E65BE"/>
    <w:rPr>
      <w:rFonts w:ascii="Corbel" w:hAnsi="Corbel" w:cs="Arial"/>
      <w:i/>
      <w:szCs w:val="2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E93B88"/>
    <w:rPr>
      <w:rFonts w:ascii="Arial" w:hAnsi="Arial"/>
      <w:lang w:val="nl-NL" w:eastAsia="nl-NL" w:bidi="ar-SA"/>
    </w:rPr>
  </w:style>
  <w:style w:type="paragraph" w:customStyle="1" w:styleId="CharCharCharChar">
    <w:name w:val="Char Char Char Char"/>
    <w:basedOn w:val="Standaard"/>
    <w:autoRedefine/>
    <w:rsid w:val="001F4F26"/>
    <w:pPr>
      <w:tabs>
        <w:tab w:val="left" w:pos="312"/>
      </w:tabs>
      <w:spacing w:after="160" w:line="270" w:lineRule="atLeast"/>
      <w:ind w:left="312" w:hanging="312"/>
      <w:jc w:val="both"/>
    </w:pPr>
    <w:rPr>
      <w:rFonts w:cs="Arial"/>
      <w:lang w:eastAsia="en-US"/>
    </w:rPr>
  </w:style>
  <w:style w:type="paragraph" w:customStyle="1" w:styleId="offerte2paragraaf">
    <w:name w:val="offerte2 paragraaf"/>
    <w:basedOn w:val="Standaard"/>
    <w:rsid w:val="00E4568C"/>
    <w:pPr>
      <w:numPr>
        <w:numId w:val="7"/>
      </w:numPr>
    </w:pPr>
  </w:style>
  <w:style w:type="character" w:customStyle="1" w:styleId="Kop2Char">
    <w:name w:val="Kop 2 Char"/>
    <w:aliases w:val="paragraaf Char,Paragraaf Char,Bijlage Char,Reset numbering + Verdana Char,10 pt Char,Links:  0... Char,Reset numbering Char,Kop niveau 2 Char,H2 Char,h2 Char,A.B.C. Char,l2 Char,Heading 2 Hidden Char,2 Char,Gewonekop Char,Gewonekop1 Char"/>
    <w:basedOn w:val="Standaardalinea-lettertype"/>
    <w:link w:val="Kop2"/>
    <w:rsid w:val="0095085B"/>
    <w:rPr>
      <w:rFonts w:ascii="Corbel" w:hAnsi="Corbel" w:cs="Arial"/>
      <w:b/>
      <w:bCs/>
      <w:iCs/>
      <w:sz w:val="22"/>
      <w:szCs w:val="28"/>
    </w:rPr>
  </w:style>
  <w:style w:type="character" w:styleId="GevolgdeHyperlink">
    <w:name w:val="FollowedHyperlink"/>
    <w:basedOn w:val="Standaardalinea-lettertype"/>
    <w:rsid w:val="00AF3487"/>
    <w:rPr>
      <w:color w:val="800080"/>
      <w:u w:val="single"/>
    </w:rPr>
  </w:style>
  <w:style w:type="paragraph" w:customStyle="1" w:styleId="lead">
    <w:name w:val="lead"/>
    <w:basedOn w:val="Standaard"/>
    <w:rsid w:val="00151C15"/>
    <w:pPr>
      <w:spacing w:before="240" w:after="240" w:line="240" w:lineRule="auto"/>
      <w:ind w:left="0"/>
    </w:pPr>
    <w:rPr>
      <w:rFonts w:ascii="minion pro" w:hAnsi="minion pro"/>
      <w:i/>
      <w:iCs/>
      <w:sz w:val="27"/>
      <w:szCs w:val="27"/>
    </w:rPr>
  </w:style>
  <w:style w:type="paragraph" w:customStyle="1" w:styleId="Datum1">
    <w:name w:val="Datum1"/>
    <w:basedOn w:val="Standaard"/>
    <w:rsid w:val="00151C15"/>
    <w:pPr>
      <w:spacing w:after="0" w:line="240" w:lineRule="auto"/>
      <w:ind w:left="300"/>
    </w:pPr>
    <w:rPr>
      <w:rFonts w:ascii="Open Sans" w:hAnsi="Open Sans"/>
      <w:color w:val="999999"/>
      <w:sz w:val="15"/>
      <w:szCs w:val="15"/>
    </w:rPr>
  </w:style>
  <w:style w:type="paragraph" w:customStyle="1" w:styleId="bylinevcardsinglet">
    <w:name w:val="byline vcard singlet"/>
    <w:basedOn w:val="Standaard"/>
    <w:rsid w:val="00151C15"/>
    <w:pPr>
      <w:spacing w:before="240" w:after="240" w:line="240" w:lineRule="auto"/>
      <w:ind w:left="0"/>
    </w:pPr>
    <w:rPr>
      <w:rFonts w:ascii="Times New Roman" w:hAnsi="Times New Roman"/>
      <w:sz w:val="24"/>
    </w:rPr>
  </w:style>
  <w:style w:type="character" w:customStyle="1" w:styleId="paragraafarticleviewpoint">
    <w:name w:val="paragraaf articleviewpoint"/>
    <w:basedOn w:val="Standaardalinea-lettertype"/>
    <w:rsid w:val="008C20B4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D3177"/>
    <w:pPr>
      <w:ind w:left="720"/>
      <w:contextualSpacing/>
    </w:pPr>
  </w:style>
  <w:style w:type="paragraph" w:customStyle="1" w:styleId="Char1">
    <w:name w:val="Char1"/>
    <w:basedOn w:val="Standaard"/>
    <w:rsid w:val="00A8188B"/>
    <w:pPr>
      <w:spacing w:after="160" w:line="240" w:lineRule="exact"/>
      <w:ind w:left="0"/>
    </w:pPr>
    <w:rPr>
      <w:rFonts w:ascii="Tahoma" w:hAnsi="Tahoma"/>
      <w:lang w:val="en-US" w:eastAsia="en-US"/>
    </w:rPr>
  </w:style>
  <w:style w:type="paragraph" w:customStyle="1" w:styleId="Lijstalinea2">
    <w:name w:val="Lijstalinea2"/>
    <w:basedOn w:val="Standaard"/>
    <w:rsid w:val="00BB7FDC"/>
    <w:pPr>
      <w:suppressAutoHyphens/>
      <w:overflowPunct w:val="0"/>
      <w:autoSpaceDE w:val="0"/>
      <w:spacing w:after="0" w:line="270" w:lineRule="atLeast"/>
      <w:ind w:left="720"/>
      <w:contextualSpacing/>
      <w:textAlignment w:val="baseline"/>
    </w:pPr>
  </w:style>
  <w:style w:type="character" w:customStyle="1" w:styleId="Kop1Char">
    <w:name w:val="Kop 1 Char"/>
    <w:aliases w:val="hoofdstuk Char,Hoofdstuk Char,Section Heading Char,h1 Char,Kop niveau 1 Char"/>
    <w:link w:val="Kop1"/>
    <w:locked/>
    <w:rsid w:val="00491E82"/>
    <w:rPr>
      <w:rFonts w:ascii="Corbel" w:hAnsi="Corbel" w:cs="Arial"/>
      <w:b/>
      <w:bCs/>
      <w:kern w:val="32"/>
      <w:sz w:val="22"/>
      <w:szCs w:val="3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1813FD"/>
    <w:rPr>
      <w:rFonts w:ascii="Corbel" w:hAnsi="Corbel"/>
    </w:rPr>
  </w:style>
  <w:style w:type="paragraph" w:customStyle="1" w:styleId="paragraph">
    <w:name w:val="paragraph"/>
    <w:basedOn w:val="Standaard"/>
    <w:rsid w:val="00150BA7"/>
    <w:pPr>
      <w:spacing w:before="100" w:beforeAutospacing="1" w:after="100" w:afterAutospacing="1"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150BA7"/>
  </w:style>
  <w:style w:type="character" w:customStyle="1" w:styleId="spellingerror">
    <w:name w:val="spellingerror"/>
    <w:basedOn w:val="Standaardalinea-lettertype"/>
    <w:rsid w:val="00150BA7"/>
  </w:style>
  <w:style w:type="character" w:customStyle="1" w:styleId="eop">
    <w:name w:val="eop"/>
    <w:basedOn w:val="Standaardalinea-lettertype"/>
    <w:rsid w:val="00150BA7"/>
  </w:style>
  <w:style w:type="paragraph" w:styleId="Revisie">
    <w:name w:val="Revision"/>
    <w:hidden/>
    <w:uiPriority w:val="99"/>
    <w:semiHidden/>
    <w:rsid w:val="00CA4C03"/>
    <w:rPr>
      <w:rFonts w:ascii="Corbel" w:hAnsi="Corbel"/>
    </w:rPr>
  </w:style>
  <w:style w:type="character" w:customStyle="1" w:styleId="fontstyle01">
    <w:name w:val="fontstyle01"/>
    <w:basedOn w:val="Standaardalinea-lettertype"/>
    <w:rsid w:val="00EE1E6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table" w:styleId="Eenvoudigetabel3">
    <w:name w:val="Table Simple 3"/>
    <w:basedOn w:val="Standaardtabel"/>
    <w:rsid w:val="00DF4182"/>
    <w:pPr>
      <w:spacing w:after="120" w:line="312" w:lineRule="auto"/>
      <w:ind w:left="737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Ondertitel">
    <w:name w:val="Subtitle"/>
    <w:basedOn w:val="Standaard"/>
    <w:next w:val="Standaard"/>
    <w:link w:val="OndertitelChar"/>
    <w:qFormat/>
    <w:rsid w:val="00813347"/>
    <w:pPr>
      <w:numPr>
        <w:ilvl w:val="1"/>
      </w:numPr>
      <w:ind w:left="737"/>
    </w:pPr>
    <w:rPr>
      <w:rFonts w:eastAsiaTheme="majorEastAsia" w:cstheme="majorBidi"/>
      <w:b/>
      <w:i/>
      <w:iCs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rsid w:val="00813347"/>
    <w:rPr>
      <w:rFonts w:ascii="Corbel" w:eastAsiaTheme="majorEastAsia" w:hAnsi="Corbel" w:cstheme="majorBidi"/>
      <w:b/>
      <w:i/>
      <w:iCs/>
      <w:spacing w:val="15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77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7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3895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1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83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18182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633959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8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4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8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75221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71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39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484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6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8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5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3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94892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3707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6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61440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3296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6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5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85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12524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06854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67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347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8330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74091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911339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7799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0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8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1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20546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5916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3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8A8A8"/>
                <w:right w:val="none" w:sz="0" w:space="0" w:color="auto"/>
              </w:divBdr>
              <w:divsChild>
                <w:div w:id="7866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81728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9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0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44729">
          <w:marLeft w:val="0"/>
          <w:marRight w:val="0"/>
          <w:marTop w:val="335"/>
          <w:marBottom w:val="335"/>
          <w:divBdr>
            <w:top w:val="single" w:sz="6" w:space="8" w:color="B6D1E4"/>
            <w:left w:val="single" w:sz="6" w:space="8" w:color="B6D1E4"/>
            <w:bottom w:val="single" w:sz="6" w:space="8" w:color="B6D1E4"/>
            <w:right w:val="single" w:sz="6" w:space="8" w:color="B6D1E4"/>
          </w:divBdr>
          <w:divsChild>
            <w:div w:id="18375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2218">
                      <w:marLeft w:val="0"/>
                      <w:marRight w:val="0"/>
                      <w:marTop w:val="25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099563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2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9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6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5B583-3099-40F5-B35E-409FA5AA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84F3E5B1.dotm</Template>
  <TotalTime>6</TotalTime>
  <Pages>6</Pages>
  <Words>922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inkoopstrategieplan</vt:lpstr>
    </vt:vector>
  </TitlesOfParts>
  <Manager>A.Oud@amsterdam.nl</Manager>
  <Company>Gemeente Amsterdam</Company>
  <LinksUpToDate>false</LinksUpToDate>
  <CharactersWithSpaces>5986</CharactersWithSpaces>
  <SharedDoc>false</SharedDoc>
  <HLinks>
    <vt:vector size="216" baseType="variant">
      <vt:variant>
        <vt:i4>3211320</vt:i4>
      </vt:variant>
      <vt:variant>
        <vt:i4>189</vt:i4>
      </vt:variant>
      <vt:variant>
        <vt:i4>0</vt:i4>
      </vt:variant>
      <vt:variant>
        <vt:i4>5</vt:i4>
      </vt:variant>
      <vt:variant>
        <vt:lpwstr>http://www.schipholtravel.com/</vt:lpwstr>
      </vt:variant>
      <vt:variant>
        <vt:lpwstr/>
      </vt:variant>
      <vt:variant>
        <vt:i4>2031617</vt:i4>
      </vt:variant>
      <vt:variant>
        <vt:i4>186</vt:i4>
      </vt:variant>
      <vt:variant>
        <vt:i4>0</vt:i4>
      </vt:variant>
      <vt:variant>
        <vt:i4>5</vt:i4>
      </vt:variant>
      <vt:variant>
        <vt:lpwstr>http://www.vcktravel.nl/</vt:lpwstr>
      </vt:variant>
      <vt:variant>
        <vt:lpwstr/>
      </vt:variant>
      <vt:variant>
        <vt:i4>720981</vt:i4>
      </vt:variant>
      <vt:variant>
        <vt:i4>183</vt:i4>
      </vt:variant>
      <vt:variant>
        <vt:i4>0</vt:i4>
      </vt:variant>
      <vt:variant>
        <vt:i4>5</vt:i4>
      </vt:variant>
      <vt:variant>
        <vt:lpwstr>http://www.uniglobetravel.nl/</vt:lpwstr>
      </vt:variant>
      <vt:variant>
        <vt:lpwstr/>
      </vt:variant>
      <vt:variant>
        <vt:i4>1048643</vt:i4>
      </vt:variant>
      <vt:variant>
        <vt:i4>180</vt:i4>
      </vt:variant>
      <vt:variant>
        <vt:i4>0</vt:i4>
      </vt:variant>
      <vt:variant>
        <vt:i4>5</vt:i4>
      </vt:variant>
      <vt:variant>
        <vt:lpwstr>../../../../../Users/Peter Groenewegen/AppData/Local/Microsoft/Windows/Temporary Internet Files/Content.IE5/JNL70JUU/www.carlsonwagonlit.nl/nl/countries/nl/</vt:lpwstr>
      </vt:variant>
      <vt:variant>
        <vt:lpwstr/>
      </vt:variant>
      <vt:variant>
        <vt:i4>7733297</vt:i4>
      </vt:variant>
      <vt:variant>
        <vt:i4>177</vt:i4>
      </vt:variant>
      <vt:variant>
        <vt:i4>0</vt:i4>
      </vt:variant>
      <vt:variant>
        <vt:i4>5</vt:i4>
      </vt:variant>
      <vt:variant>
        <vt:lpwstr>http://www.zakenreizen-btp.nl/</vt:lpwstr>
      </vt:variant>
      <vt:variant>
        <vt:lpwstr/>
      </vt:variant>
      <vt:variant>
        <vt:i4>1966173</vt:i4>
      </vt:variant>
      <vt:variant>
        <vt:i4>174</vt:i4>
      </vt:variant>
      <vt:variant>
        <vt:i4>0</vt:i4>
      </vt:variant>
      <vt:variant>
        <vt:i4>5</vt:i4>
      </vt:variant>
      <vt:variant>
        <vt:lpwstr>../../../../../Users/Peter Groenewegen/AppData/Local/Microsoft/Windows/Temporary Internet Files/Content.IE5/JNL70JUU/www.bcdtravel.nl</vt:lpwstr>
      </vt:variant>
      <vt:variant>
        <vt:lpwstr/>
      </vt:variant>
      <vt:variant>
        <vt:i4>2556004</vt:i4>
      </vt:variant>
      <vt:variant>
        <vt:i4>171</vt:i4>
      </vt:variant>
      <vt:variant>
        <vt:i4>0</vt:i4>
      </vt:variant>
      <vt:variant>
        <vt:i4>5</vt:i4>
      </vt:variant>
      <vt:variant>
        <vt:lpwstr>http://www.atpi.com/corporate-travel/nl-nl</vt:lpwstr>
      </vt:variant>
      <vt:variant>
        <vt:lpwstr/>
      </vt:variant>
      <vt:variant>
        <vt:i4>2949169</vt:i4>
      </vt:variant>
      <vt:variant>
        <vt:i4>168</vt:i4>
      </vt:variant>
      <vt:variant>
        <vt:i4>0</vt:i4>
      </vt:variant>
      <vt:variant>
        <vt:i4>5</vt:i4>
      </vt:variant>
      <vt:variant>
        <vt:lpwstr>https://travel.americanexpress.nl/travel/arc.cfm?tab=h</vt:lpwstr>
      </vt:variant>
      <vt:variant>
        <vt:lpwstr/>
      </vt:variant>
      <vt:variant>
        <vt:i4>6488176</vt:i4>
      </vt:variant>
      <vt:variant>
        <vt:i4>159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196621</vt:i4>
      </vt:variant>
      <vt:variant>
        <vt:i4>156</vt:i4>
      </vt:variant>
      <vt:variant>
        <vt:i4>0</vt:i4>
      </vt:variant>
      <vt:variant>
        <vt:i4>5</vt:i4>
      </vt:variant>
      <vt:variant>
        <vt:lpwstr>http://www.zakenreis.nl/</vt:lpwstr>
      </vt:variant>
      <vt:variant>
        <vt:lpwstr/>
      </vt:variant>
      <vt:variant>
        <vt:i4>1638448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_Toc408995521</vt:lpwstr>
      </vt:variant>
      <vt:variant>
        <vt:i4>1638448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_Toc408995520</vt:lpwstr>
      </vt:variant>
      <vt:variant>
        <vt:i4>1703984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_Toc408995519</vt:lpwstr>
      </vt:variant>
      <vt:variant>
        <vt:i4>1703984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_Toc408995518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_Toc408995517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_Toc408995515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_Toc408995514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_Toc408995513</vt:lpwstr>
      </vt:variant>
      <vt:variant>
        <vt:i4>1703984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_Toc408995512</vt:lpwstr>
      </vt:variant>
      <vt:variant>
        <vt:i4>1703984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_Toc408995511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_Toc408995510</vt:lpwstr>
      </vt:variant>
      <vt:variant>
        <vt:i4>1769520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_Toc408995509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_Toc408995508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_Toc408995507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_Toc408995506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_Toc408995505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_Toc408995504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_Toc408995503</vt:lpwstr>
      </vt:variant>
      <vt:variant>
        <vt:i4>1769520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_Toc408995502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_Toc408995501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_Toc408995500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_Toc408995499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_Toc408995498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_Toc408995497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_Toc408995496</vt:lpwstr>
      </vt:variant>
      <vt:variant>
        <vt:i4>4915293</vt:i4>
      </vt:variant>
      <vt:variant>
        <vt:i4>116442</vt:i4>
      </vt:variant>
      <vt:variant>
        <vt:i4>1029</vt:i4>
      </vt:variant>
      <vt:variant>
        <vt:i4>1</vt:i4>
      </vt:variant>
      <vt:variant>
        <vt:lpwstr>http://zakenreis.nl/data/wp-content/uploads/2013/08/Airlinecommissies-e1377858381195.jpg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inkoopstrategieplan</dc:title>
  <dc:creator>A.Oud@amsterdam.nl</dc:creator>
  <cp:lastModifiedBy>Boekel, Devie</cp:lastModifiedBy>
  <cp:revision>3</cp:revision>
  <cp:lastPrinted>2019-02-14T16:16:00Z</cp:lastPrinted>
  <dcterms:created xsi:type="dcterms:W3CDTF">2020-06-30T16:08:00Z</dcterms:created>
  <dcterms:modified xsi:type="dcterms:W3CDTF">2020-06-30T16:15:00Z</dcterms:modified>
</cp:coreProperties>
</file>